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16="http://schemas.microsoft.com/office/drawing/2014/main" mc:Ignorable="w14 w15 w16se w16cid w16 w16cex w16sdtdh w16sdtfl w16du wp14">
  <w:body>
    <w:p w:rsidR="00CB61C1" w:rsidP="00A25463" w:rsidRDefault="00670034" w14:paraId="51B3EA11" w14:textId="7C987F92">
      <w:pPr>
        <w:pStyle w:val="Overskrift1"/>
      </w:pPr>
      <w:r>
        <w:tab/>
      </w:r>
    </w:p>
    <w:p w:rsidR="00BB7D48" w:rsidP="002C196D" w:rsidRDefault="00A25463" w14:paraId="633F1063" w14:textId="1C892706">
      <w:pPr>
        <w:pStyle w:val="Overskrift1"/>
      </w:pPr>
      <w:r>
        <w:t>Oppdragsbeskrivelse</w:t>
      </w:r>
      <w:r w:rsidR="003D65A9">
        <w:t xml:space="preserve">, </w:t>
      </w:r>
      <w:r w:rsidR="00D33C9D">
        <w:t>Dam Øvre Voksenkollvei</w:t>
      </w:r>
      <w:r w:rsidR="005E148D">
        <w:t>en</w:t>
      </w:r>
      <w:r w:rsidR="00D33C9D">
        <w:t xml:space="preserve"> og </w:t>
      </w:r>
      <w:r w:rsidR="003D65A9">
        <w:t>H</w:t>
      </w:r>
      <w:r w:rsidR="00D33C9D">
        <w:t>ospitsdammen</w:t>
      </w:r>
      <w:r w:rsidR="002C196D">
        <w:t xml:space="preserve">  </w:t>
      </w:r>
      <w:r w:rsidR="00BD1E53">
        <w:t xml:space="preserve">    </w:t>
      </w:r>
      <w:r w:rsidR="002C196D">
        <w:t xml:space="preserve">- </w:t>
      </w:r>
      <w:r w:rsidRPr="00280CAC" w:rsidR="004B741E">
        <w:t>Støp av nye</w:t>
      </w:r>
      <w:r w:rsidR="00457B98">
        <w:t xml:space="preserve"> </w:t>
      </w:r>
      <w:r w:rsidRPr="00280CAC" w:rsidR="004B741E">
        <w:t xml:space="preserve">overløp, spekking og </w:t>
      </w:r>
      <w:r w:rsidRPr="00280CAC" w:rsidR="00280CAC">
        <w:t>tappeventil</w:t>
      </w:r>
      <w:r w:rsidR="002C196D">
        <w:t xml:space="preserve">er. </w:t>
      </w:r>
    </w:p>
    <w:p w:rsidRPr="00BD1E53" w:rsidR="00BD1E53" w:rsidP="00BD1E53" w:rsidRDefault="00BD1E53" w14:paraId="490E1983" w14:textId="77777777"/>
    <w:p w:rsidR="0085230B" w:rsidP="00FB5530" w:rsidRDefault="00F52FD3" w14:paraId="53005E50" w14:textId="32C64686">
      <w:pPr>
        <w:tabs>
          <w:tab w:val="left" w:pos="2520"/>
        </w:tabs>
      </w:pPr>
      <w:r>
        <w:t xml:space="preserve">Dam Øvre Voksenkollveien og Hospitsdammen er to </w:t>
      </w:r>
      <w:r w:rsidR="00704440">
        <w:t xml:space="preserve">gamle </w:t>
      </w:r>
      <w:proofErr w:type="spellStart"/>
      <w:r w:rsidR="004F2355">
        <w:t>murdammer</w:t>
      </w:r>
      <w:proofErr w:type="spellEnd"/>
      <w:r w:rsidR="00704440">
        <w:t xml:space="preserve"> </w:t>
      </w:r>
      <w:r>
        <w:t>som ligger i Holmenkollåsen i Oslo kommune.</w:t>
      </w:r>
      <w:r w:rsidR="00713D80">
        <w:t xml:space="preserve"> Begge dammene </w:t>
      </w:r>
      <w:r w:rsidR="00EC546D">
        <w:t>er plassert i konsekvensklasse 3</w:t>
      </w:r>
      <w:r w:rsidR="00950F6E">
        <w:t>.</w:t>
      </w:r>
      <w:r w:rsidR="00420170">
        <w:t xml:space="preserve"> Planlagte tiltak med </w:t>
      </w:r>
      <w:r w:rsidR="00725387">
        <w:t xml:space="preserve">rehabilitering og </w:t>
      </w:r>
      <w:r w:rsidR="00420170">
        <w:t>senk</w:t>
      </w:r>
      <w:r w:rsidR="00704440">
        <w:t>n</w:t>
      </w:r>
      <w:r w:rsidR="00420170">
        <w:t xml:space="preserve">ing av vannstanden gjennomføres for å </w:t>
      </w:r>
      <w:r w:rsidR="00E637DC">
        <w:t xml:space="preserve">bedre </w:t>
      </w:r>
      <w:proofErr w:type="spellStart"/>
      <w:r w:rsidR="004F2355">
        <w:t>damsikkerheten</w:t>
      </w:r>
      <w:proofErr w:type="spellEnd"/>
      <w:r w:rsidR="00E637DC">
        <w:t xml:space="preserve"> og </w:t>
      </w:r>
      <w:r w:rsidR="004F2355">
        <w:t>nedklassifisere</w:t>
      </w:r>
      <w:r w:rsidR="00E637DC">
        <w:t xml:space="preserve"> dammene til konsekvensklasse 0.</w:t>
      </w:r>
      <w:r w:rsidR="00BD60DE">
        <w:t xml:space="preserve"> </w:t>
      </w:r>
      <w:r w:rsidR="000C2CB1">
        <w:t xml:space="preserve"> </w:t>
      </w:r>
      <w:r w:rsidR="00BD1D56">
        <w:t>S</w:t>
      </w:r>
      <w:r w:rsidR="0085230B">
        <w:t xml:space="preserve">e ytterligere info om dammene i vedlegg. </w:t>
      </w:r>
    </w:p>
    <w:p w:rsidR="00F730A3" w:rsidRDefault="00573DD2" w14:paraId="68CB6B00" w14:textId="1FF51D74">
      <w:pPr>
        <w:spacing w:after="160" w:line="259" w:lineRule="auto"/>
      </w:pPr>
      <w:r>
        <w:t>Ønsket tidspunkt for utførelse er</w:t>
      </w:r>
      <w:r w:rsidR="00270AA0">
        <w:t xml:space="preserve"> høst</w:t>
      </w:r>
      <w:r w:rsidR="00D67CE8">
        <w:t xml:space="preserve"> 202</w:t>
      </w:r>
      <w:r w:rsidR="002E1CBD">
        <w:t>6</w:t>
      </w:r>
      <w:r w:rsidR="00D67CE8">
        <w:t xml:space="preserve">. </w:t>
      </w:r>
      <w:r w:rsidR="0038263C">
        <w:t xml:space="preserve">Føringer for når dammene kan være nedtappet </w:t>
      </w:r>
      <w:r w:rsidR="00EC3E32">
        <w:t xml:space="preserve">av hensyn til amfibiene </w:t>
      </w:r>
      <w:r w:rsidR="0038263C">
        <w:t xml:space="preserve">vil begrense tidspunkt for utførelse. </w:t>
      </w:r>
      <w:proofErr w:type="spellStart"/>
      <w:r w:rsidR="00EC3E32">
        <w:t>Nedtapping</w:t>
      </w:r>
      <w:proofErr w:type="spellEnd"/>
      <w:r w:rsidR="00EC3E32">
        <w:t xml:space="preserve"> kan bare skje i vinterhalvåret mellom </w:t>
      </w:r>
      <w:r w:rsidR="00EC48A6">
        <w:t xml:space="preserve">ca. </w:t>
      </w:r>
      <w:r w:rsidR="00EC3E32">
        <w:t xml:space="preserve">15. </w:t>
      </w:r>
      <w:r w:rsidR="00875093">
        <w:t>oktober</w:t>
      </w:r>
      <w:r w:rsidR="00EC3E32">
        <w:t xml:space="preserve"> og 15</w:t>
      </w:r>
      <w:r w:rsidR="00875093">
        <w:t>.</w:t>
      </w:r>
      <w:r w:rsidR="00EC3E32">
        <w:t xml:space="preserve"> </w:t>
      </w:r>
      <w:r w:rsidR="003F5121">
        <w:t xml:space="preserve">april. </w:t>
      </w:r>
    </w:p>
    <w:p w:rsidR="00CA781C" w:rsidP="762E756C" w:rsidRDefault="7DDA2AC4" w14:paraId="45757D81" w14:textId="1CF32E78">
      <w:pPr>
        <w:spacing w:after="160" w:line="259" w:lineRule="auto"/>
        <w:rPr>
          <w:rStyle w:val="normaltextrun"/>
          <w:color w:val="000000"/>
          <w:highlight w:val="yellow"/>
          <w:shd w:val="clear" w:color="auto" w:fill="FFFFFF"/>
        </w:rPr>
      </w:pPr>
      <w:r>
        <w:rPr>
          <w:rStyle w:val="normaltextrun"/>
          <w:color w:val="000000"/>
          <w:shd w:val="clear" w:color="auto" w:fill="FFFFFF"/>
        </w:rPr>
        <w:t xml:space="preserve">Konstruktivt tiltak med </w:t>
      </w:r>
      <w:proofErr w:type="spellStart"/>
      <w:r>
        <w:rPr>
          <w:rStyle w:val="normaltextrun"/>
          <w:color w:val="000000"/>
          <w:shd w:val="clear" w:color="auto" w:fill="FFFFFF"/>
        </w:rPr>
        <w:t>riving</w:t>
      </w:r>
      <w:proofErr w:type="spellEnd"/>
      <w:r>
        <w:rPr>
          <w:rStyle w:val="normaltextrun"/>
          <w:color w:val="000000"/>
          <w:shd w:val="clear" w:color="auto" w:fill="FFFFFF"/>
        </w:rPr>
        <w:t xml:space="preserve"> og etablering av åpning for flomløp er utført</w:t>
      </w:r>
      <w:r w:rsidR="605AB016">
        <w:rPr>
          <w:rStyle w:val="normaltextrun"/>
          <w:color w:val="000000"/>
          <w:shd w:val="clear" w:color="auto" w:fill="FFFFFF"/>
        </w:rPr>
        <w:t xml:space="preserve">. Vannstanden i Hospitsdammen er ca. </w:t>
      </w:r>
      <w:r w:rsidR="01C2EDD6">
        <w:rPr>
          <w:rStyle w:val="normaltextrun"/>
          <w:color w:val="000000"/>
          <w:shd w:val="clear" w:color="auto" w:fill="FFFFFF"/>
        </w:rPr>
        <w:t xml:space="preserve">på </w:t>
      </w:r>
      <w:r w:rsidR="605AB016">
        <w:rPr>
          <w:rStyle w:val="normaltextrun"/>
          <w:color w:val="000000"/>
          <w:shd w:val="clear" w:color="auto" w:fill="FFFFFF"/>
        </w:rPr>
        <w:t xml:space="preserve">nivå med det nye overløpet mens det i Dam Øvre Voksenkollveien er ca. 1 meter lavere enn det nye </w:t>
      </w:r>
      <w:r w:rsidR="0EA2C5E0">
        <w:rPr>
          <w:rStyle w:val="normaltextrun"/>
          <w:color w:val="000000"/>
          <w:shd w:val="clear" w:color="auto" w:fill="FFFFFF"/>
        </w:rPr>
        <w:t>overløpet</w:t>
      </w:r>
      <w:r w:rsidR="01C2EDD6">
        <w:rPr>
          <w:rStyle w:val="normaltextrun"/>
          <w:color w:val="000000"/>
          <w:shd w:val="clear" w:color="auto" w:fill="FFFFFF"/>
        </w:rPr>
        <w:t xml:space="preserve"> som følge av drenasjehull</w:t>
      </w:r>
      <w:r w:rsidR="51D74ED7">
        <w:rPr>
          <w:rStyle w:val="normaltextrun"/>
          <w:color w:val="000000"/>
          <w:shd w:val="clear" w:color="auto" w:fill="FFFFFF"/>
        </w:rPr>
        <w:t xml:space="preserve">, </w:t>
      </w:r>
      <w:r w:rsidRPr="762E756C" w:rsidR="51D74ED7">
        <w:rPr>
          <w:rStyle w:val="normaltextrun"/>
          <w:color w:val="000000"/>
          <w:shd w:val="clear" w:color="auto" w:fill="FFFFFF"/>
        </w:rPr>
        <w:t xml:space="preserve">se utfyllende beskrivelse i vedlagte revurderingsrapporter </w:t>
      </w:r>
      <w:r w:rsidRPr="762E756C" w:rsidR="3D585212">
        <w:rPr>
          <w:rStyle w:val="normaltextrun"/>
          <w:color w:val="000000"/>
          <w:shd w:val="clear" w:color="auto" w:fill="FFFFFF"/>
        </w:rPr>
        <w:t xml:space="preserve">vedlegg </w:t>
      </w:r>
      <w:r w:rsidR="0078261C">
        <w:rPr>
          <w:rStyle w:val="normaltextrun"/>
          <w:color w:val="000000"/>
          <w:shd w:val="clear" w:color="auto" w:fill="FFFFFF"/>
        </w:rPr>
        <w:t>1</w:t>
      </w:r>
      <w:r w:rsidRPr="762E756C" w:rsidR="3D585212">
        <w:rPr>
          <w:rStyle w:val="normaltextrun"/>
          <w:color w:val="000000"/>
          <w:shd w:val="clear" w:color="auto" w:fill="FFFFFF"/>
        </w:rPr>
        <w:t xml:space="preserve"> og </w:t>
      </w:r>
      <w:r w:rsidR="0078261C">
        <w:rPr>
          <w:rStyle w:val="normaltextrun"/>
          <w:color w:val="000000"/>
          <w:shd w:val="clear" w:color="auto" w:fill="FFFFFF"/>
        </w:rPr>
        <w:t>2</w:t>
      </w:r>
      <w:r w:rsidRPr="762E756C" w:rsidR="3D585212">
        <w:rPr>
          <w:rStyle w:val="normaltextrun"/>
          <w:color w:val="000000"/>
          <w:shd w:val="clear" w:color="auto" w:fill="FFFFFF"/>
        </w:rPr>
        <w:t>.</w:t>
      </w:r>
    </w:p>
    <w:p w:rsidR="00141929" w:rsidRDefault="00141929" w14:paraId="43AA0054" w14:textId="38C8B612">
      <w:pPr>
        <w:spacing w:after="160" w:line="259" w:lineRule="auto"/>
      </w:pPr>
    </w:p>
    <w:p w:rsidR="00A966DA" w:rsidP="00BB7D48" w:rsidRDefault="00A966DA" w14:paraId="390252F6" w14:textId="5BF8E15A">
      <w:pPr>
        <w:pStyle w:val="Overskrift2"/>
        <w:numPr>
          <w:ilvl w:val="0"/>
          <w:numId w:val="2"/>
        </w:numPr>
      </w:pPr>
      <w:r>
        <w:t>Funksjonsbeskrivelse</w:t>
      </w:r>
    </w:p>
    <w:p w:rsidRPr="004F1FC8" w:rsidR="00EE676B" w:rsidP="55779457" w:rsidRDefault="009A62C8" w14:paraId="43B96A62" w14:textId="7A16E3F6">
      <w:pPr>
        <w:spacing w:after="200" w:line="276" w:lineRule="auto"/>
        <w:rPr>
          <w:rStyle w:val="Svakutheving"/>
          <w:color w:val="auto"/>
          <w:sz w:val="22"/>
          <w:szCs w:val="22"/>
        </w:rPr>
      </w:pPr>
      <w:r w:rsidRPr="55779457">
        <w:rPr>
          <w:sz w:val="22"/>
        </w:rPr>
        <w:t>Leveransen må kunne gjennomføres som ett totalprosjekt</w:t>
      </w:r>
      <w:r w:rsidRPr="55779457" w:rsidR="3B8B4A21">
        <w:rPr>
          <w:sz w:val="22"/>
        </w:rPr>
        <w:t>,</w:t>
      </w:r>
      <w:r w:rsidRPr="55779457">
        <w:rPr>
          <w:sz w:val="22"/>
        </w:rPr>
        <w:t xml:space="preserve"> hvor valgte </w:t>
      </w:r>
      <w:r w:rsidRPr="55779457" w:rsidR="6EDFA704">
        <w:rPr>
          <w:sz w:val="22"/>
        </w:rPr>
        <w:t>leverandør</w:t>
      </w:r>
      <w:r w:rsidRPr="55779457">
        <w:rPr>
          <w:sz w:val="22"/>
        </w:rPr>
        <w:t xml:space="preserve"> leverer en pakke som inkluderer </w:t>
      </w:r>
      <w:r w:rsidRPr="55779457" w:rsidR="00061A40">
        <w:rPr>
          <w:sz w:val="22"/>
        </w:rPr>
        <w:t>alle nødvendige arbeider</w:t>
      </w:r>
      <w:r w:rsidRPr="55779457" w:rsidR="00DC5469">
        <w:rPr>
          <w:sz w:val="22"/>
        </w:rPr>
        <w:t xml:space="preserve"> iht. prosjektert underlag</w:t>
      </w:r>
      <w:r w:rsidRPr="55779457" w:rsidR="009C67AD">
        <w:rPr>
          <w:sz w:val="22"/>
        </w:rPr>
        <w:t>. V</w:t>
      </w:r>
      <w:r w:rsidRPr="55779457" w:rsidR="006B089C">
        <w:rPr>
          <w:sz w:val="22"/>
        </w:rPr>
        <w:t>annhåndtering i byggetiden</w:t>
      </w:r>
      <w:r w:rsidRPr="55779457" w:rsidR="00685A06">
        <w:rPr>
          <w:sz w:val="22"/>
        </w:rPr>
        <w:t>, rigg</w:t>
      </w:r>
      <w:r w:rsidRPr="55779457" w:rsidR="003E28C2">
        <w:rPr>
          <w:sz w:val="22"/>
        </w:rPr>
        <w:t xml:space="preserve">, administrasjon </w:t>
      </w:r>
      <w:r w:rsidRPr="55779457" w:rsidR="006B089C">
        <w:rPr>
          <w:sz w:val="22"/>
        </w:rPr>
        <w:t xml:space="preserve">og </w:t>
      </w:r>
      <w:r w:rsidRPr="55779457">
        <w:rPr>
          <w:sz w:val="22"/>
        </w:rPr>
        <w:t>ev. kjøp av tilleggstjenester hos underleverandører</w:t>
      </w:r>
      <w:r w:rsidRPr="55779457" w:rsidR="007A7B11">
        <w:rPr>
          <w:sz w:val="22"/>
        </w:rPr>
        <w:t xml:space="preserve"> er eksempler på </w:t>
      </w:r>
      <w:r w:rsidRPr="55779457" w:rsidR="008C59E9">
        <w:rPr>
          <w:sz w:val="22"/>
        </w:rPr>
        <w:t>arbeider som skal inngå</w:t>
      </w:r>
      <w:r w:rsidRPr="55779457">
        <w:rPr>
          <w:sz w:val="22"/>
        </w:rPr>
        <w:t xml:space="preserve">. </w:t>
      </w:r>
      <w:r w:rsidRPr="55779457" w:rsidR="00763F55">
        <w:rPr>
          <w:sz w:val="22"/>
        </w:rPr>
        <w:t>D</w:t>
      </w:r>
      <w:r w:rsidRPr="55779457" w:rsidR="00751C45">
        <w:rPr>
          <w:sz w:val="22"/>
        </w:rPr>
        <w:t xml:space="preserve">okumenter og tilbudsbefaring </w:t>
      </w:r>
      <w:r w:rsidRPr="55779457" w:rsidR="00763F55">
        <w:rPr>
          <w:sz w:val="22"/>
        </w:rPr>
        <w:t>skal gi tilstrekkelig informasjon til at tilbyder kan låse</w:t>
      </w:r>
      <w:r w:rsidRPr="55779457" w:rsidR="0092636D">
        <w:rPr>
          <w:sz w:val="22"/>
        </w:rPr>
        <w:t xml:space="preserve"> mengdene og tilby en fastpris for utførelsen</w:t>
      </w:r>
      <w:r w:rsidRPr="55779457" w:rsidR="00EE676B">
        <w:rPr>
          <w:sz w:val="22"/>
        </w:rPr>
        <w:t xml:space="preserve">. </w:t>
      </w:r>
    </w:p>
    <w:p w:rsidR="003E28C2" w:rsidP="00401D36" w:rsidRDefault="003E28C2" w14:paraId="2CAE3F27" w14:textId="77777777">
      <w:pPr>
        <w:pStyle w:val="Undertittel"/>
      </w:pPr>
    </w:p>
    <w:p w:rsidR="00CC679A" w:rsidP="00401D36" w:rsidRDefault="00401D36" w14:paraId="2A4A246E" w14:textId="14A8D98A">
      <w:pPr>
        <w:pStyle w:val="Undertittel"/>
      </w:pPr>
      <w:r>
        <w:t xml:space="preserve">Elementer som inngår i </w:t>
      </w:r>
      <w:r w:rsidR="006D3B5C">
        <w:t>oppdraget</w:t>
      </w:r>
      <w:r>
        <w:t xml:space="preserve"> </w:t>
      </w:r>
    </w:p>
    <w:p w:rsidR="00F974D4" w:rsidP="005D44B1" w:rsidRDefault="00F974D4" w14:paraId="37B1FFFD" w14:textId="58EF48AD">
      <w:pPr>
        <w:spacing w:after="0"/>
      </w:pPr>
      <w:r>
        <w:t xml:space="preserve">Merk at </w:t>
      </w:r>
      <w:r w:rsidR="0044793A">
        <w:t>punktliste oppsummerer hovedeleme</w:t>
      </w:r>
      <w:r w:rsidR="4F25A80B">
        <w:t>n</w:t>
      </w:r>
      <w:r w:rsidR="0044793A">
        <w:t xml:space="preserve">ter, men at listen ikke </w:t>
      </w:r>
      <w:r w:rsidR="007549FA">
        <w:t>er uttømmende</w:t>
      </w:r>
      <w:r w:rsidR="003D753E">
        <w:t>.</w:t>
      </w:r>
      <w:r w:rsidR="0044793A">
        <w:t xml:space="preserve"> </w:t>
      </w:r>
    </w:p>
    <w:p w:rsidR="00CC244D" w:rsidP="00305BA1" w:rsidRDefault="00CC244D" w14:paraId="66B5F606" w14:textId="77777777">
      <w:pPr>
        <w:spacing w:after="0"/>
        <w:rPr>
          <w:b/>
          <w:bCs/>
        </w:rPr>
      </w:pPr>
    </w:p>
    <w:p w:rsidR="00CC244D" w:rsidP="00305BA1" w:rsidRDefault="00BF10A7" w14:paraId="0524A9DB" w14:textId="52F4F336">
      <w:pPr>
        <w:spacing w:after="0"/>
        <w:rPr>
          <w:b/>
          <w:bCs/>
        </w:rPr>
      </w:pPr>
      <w:r>
        <w:rPr>
          <w:b/>
          <w:bCs/>
        </w:rPr>
        <w:t>Dam Øvre Voksenkollveien</w:t>
      </w:r>
    </w:p>
    <w:p w:rsidRPr="007B6DB5" w:rsidR="00CA781C" w:rsidP="00305BA1" w:rsidRDefault="00CA781C" w14:paraId="3CC33E1F" w14:textId="77777777">
      <w:pPr>
        <w:spacing w:after="0"/>
      </w:pPr>
    </w:p>
    <w:p w:rsidR="00FF2FEB" w:rsidP="00FF2FEB" w:rsidRDefault="00472E7F" w14:paraId="2D0D36F7" w14:textId="521C34F9">
      <w:pPr>
        <w:pStyle w:val="Listeavsnitt"/>
        <w:numPr>
          <w:ilvl w:val="0"/>
          <w:numId w:val="6"/>
        </w:numPr>
        <w:spacing w:after="0"/>
      </w:pPr>
      <w:proofErr w:type="spellStart"/>
      <w:r>
        <w:t>Spylrensk</w:t>
      </w:r>
      <w:proofErr w:type="spellEnd"/>
      <w:r>
        <w:t xml:space="preserve">. </w:t>
      </w:r>
      <w:r w:rsidR="00C87914">
        <w:t xml:space="preserve">Mose og annen vegetasjon fjernes manuelt og hele dammen </w:t>
      </w:r>
      <w:proofErr w:type="spellStart"/>
      <w:r w:rsidR="00C87914">
        <w:t>spylrenskes</w:t>
      </w:r>
      <w:proofErr w:type="spellEnd"/>
      <w:r w:rsidR="00C87914">
        <w:t xml:space="preserve"> med luft og vann. Gjelder damkrone, luftside og </w:t>
      </w:r>
      <w:proofErr w:type="spellStart"/>
      <w:r w:rsidR="00C87914">
        <w:t>vannside</w:t>
      </w:r>
      <w:proofErr w:type="spellEnd"/>
      <w:r w:rsidR="000942E0">
        <w:t>.</w:t>
      </w:r>
      <w:r w:rsidR="00425D00">
        <w:t xml:space="preserve"> Areal ca. </w:t>
      </w:r>
      <w:r w:rsidR="00AC4F65">
        <w:t>300 m2 (50</w:t>
      </w:r>
      <w:r w:rsidR="00E554FF">
        <w:t>m2</w:t>
      </w:r>
      <w:r w:rsidR="00AC4F65">
        <w:t>+</w:t>
      </w:r>
      <w:r w:rsidR="00AA70E0">
        <w:t>125</w:t>
      </w:r>
      <w:r w:rsidR="00E554FF">
        <w:t>m2</w:t>
      </w:r>
      <w:r w:rsidR="00AA70E0">
        <w:t>+125</w:t>
      </w:r>
      <w:r w:rsidR="00E554FF">
        <w:t>m2</w:t>
      </w:r>
      <w:r w:rsidR="00AA70E0">
        <w:t>)</w:t>
      </w:r>
    </w:p>
    <w:p w:rsidR="00FF2FEB" w:rsidP="00FF2FEB" w:rsidRDefault="00FF2FEB" w14:paraId="5E5F6876" w14:textId="77777777">
      <w:pPr>
        <w:spacing w:after="0"/>
      </w:pPr>
    </w:p>
    <w:p w:rsidRPr="00FF2FEB" w:rsidR="00FF2FEB" w:rsidP="00FF2FEB" w:rsidRDefault="00FF2FEB" w14:paraId="78760DE2" w14:textId="1E5F4D49">
      <w:pPr>
        <w:pStyle w:val="Listeavsnitt"/>
        <w:numPr>
          <w:ilvl w:val="0"/>
          <w:numId w:val="6"/>
        </w:numPr>
        <w:spacing w:after="0"/>
      </w:pPr>
      <w:proofErr w:type="spellStart"/>
      <w:r>
        <w:rPr>
          <w:szCs w:val="24"/>
        </w:rPr>
        <w:t>Utkrassing</w:t>
      </w:r>
      <w:proofErr w:type="spellEnd"/>
      <w:r>
        <w:rPr>
          <w:szCs w:val="24"/>
        </w:rPr>
        <w:t xml:space="preserve"> av fuger. All løs mørtel i fugene på </w:t>
      </w:r>
      <w:proofErr w:type="spellStart"/>
      <w:r>
        <w:rPr>
          <w:szCs w:val="24"/>
        </w:rPr>
        <w:t>vannsiden</w:t>
      </w:r>
      <w:proofErr w:type="spellEnd"/>
      <w:r>
        <w:rPr>
          <w:szCs w:val="24"/>
        </w:rPr>
        <w:t xml:space="preserve"> og damkrone fjernes før </w:t>
      </w:r>
      <w:proofErr w:type="spellStart"/>
      <w:r>
        <w:rPr>
          <w:szCs w:val="24"/>
        </w:rPr>
        <w:t>spylrensk</w:t>
      </w:r>
      <w:proofErr w:type="spellEnd"/>
      <w:r>
        <w:rPr>
          <w:szCs w:val="24"/>
        </w:rPr>
        <w:t xml:space="preserve"> og ny </w:t>
      </w:r>
      <w:proofErr w:type="spellStart"/>
      <w:r>
        <w:rPr>
          <w:szCs w:val="24"/>
        </w:rPr>
        <w:t>mørtling</w:t>
      </w:r>
      <w:proofErr w:type="spellEnd"/>
      <w:r>
        <w:rPr>
          <w:szCs w:val="24"/>
        </w:rPr>
        <w:t>. Areal</w:t>
      </w:r>
      <w:r w:rsidR="00D1378A">
        <w:rPr>
          <w:szCs w:val="24"/>
        </w:rPr>
        <w:t xml:space="preserve"> ca.</w:t>
      </w:r>
      <w:r>
        <w:rPr>
          <w:szCs w:val="24"/>
        </w:rPr>
        <w:t xml:space="preserve"> 1</w:t>
      </w:r>
      <w:r w:rsidR="0018001A">
        <w:rPr>
          <w:szCs w:val="24"/>
        </w:rPr>
        <w:t>75</w:t>
      </w:r>
      <w:r>
        <w:rPr>
          <w:szCs w:val="24"/>
        </w:rPr>
        <w:t>m2</w:t>
      </w:r>
    </w:p>
    <w:p w:rsidR="00FF2FEB" w:rsidP="00FF2FEB" w:rsidRDefault="00FF2FEB" w14:paraId="1ED4FD5B" w14:textId="77777777">
      <w:pPr>
        <w:pStyle w:val="Listeavsnitt"/>
      </w:pPr>
    </w:p>
    <w:p w:rsidR="00FF2FEB" w:rsidP="00FF2FEB" w:rsidRDefault="00FF2FEB" w14:paraId="4ABF0FFB" w14:textId="10B61077">
      <w:pPr>
        <w:pStyle w:val="Listeavsnitt"/>
        <w:numPr>
          <w:ilvl w:val="0"/>
          <w:numId w:val="6"/>
        </w:numPr>
        <w:spacing w:after="0"/>
      </w:pPr>
      <w:r>
        <w:t xml:space="preserve">Støp av nytt overløp iht. tegning </w:t>
      </w:r>
      <w:r w:rsidR="09338FAA">
        <w:t xml:space="preserve">vedlegg 3 </w:t>
      </w:r>
      <w:r>
        <w:t xml:space="preserve">12541-00-RIB-003. </w:t>
      </w:r>
      <w:r>
        <w:br/>
      </w:r>
      <w:r>
        <w:t xml:space="preserve">Tilbyder må beregne mengder utfra prosjektert underlag og låse mengdene i en fastpris. Prisen skal inkludere forberedende arbeider, armering (inkl. kroker som gyses i eksisterende konstruksjon), forskaling og støp. Fremgangsmåte, støpeetapper etc. vurderes av entreprenør.  </w:t>
      </w:r>
    </w:p>
    <w:p w:rsidR="00FF2FEB" w:rsidP="00FF2FEB" w:rsidRDefault="00FF2FEB" w14:paraId="18CFF7FA" w14:textId="77777777">
      <w:pPr>
        <w:pStyle w:val="Listeavsnitt"/>
      </w:pPr>
    </w:p>
    <w:p w:rsidR="00F40386" w:rsidP="00F40386" w:rsidRDefault="00F40386" w14:paraId="4869183E" w14:textId="7D3AE74E">
      <w:pPr>
        <w:pStyle w:val="Listeavsnitt"/>
        <w:numPr>
          <w:ilvl w:val="0"/>
          <w:numId w:val="6"/>
        </w:numPr>
        <w:spacing w:after="0"/>
      </w:pPr>
      <w:r>
        <w:t xml:space="preserve">Fuger på </w:t>
      </w:r>
      <w:proofErr w:type="spellStart"/>
      <w:r>
        <w:t>vannsiden</w:t>
      </w:r>
      <w:proofErr w:type="spellEnd"/>
      <w:r>
        <w:t xml:space="preserve"> og damkrone refuges med mørtel; </w:t>
      </w:r>
      <w:r w:rsidR="00EC3C45">
        <w:t>Mapei</w:t>
      </w:r>
      <w:r>
        <w:t xml:space="preserve"> </w:t>
      </w:r>
      <w:proofErr w:type="spellStart"/>
      <w:r w:rsidR="00EC3C45">
        <w:t>C</w:t>
      </w:r>
      <w:r>
        <w:t>onfix</w:t>
      </w:r>
      <w:proofErr w:type="spellEnd"/>
      <w:r>
        <w:t xml:space="preserve"> m/fiber / Weber rep 45 m/fiber eller tilsvarende skal benyttes. Fugene skal ha flattrykt «</w:t>
      </w:r>
      <w:proofErr w:type="spellStart"/>
      <w:r>
        <w:t>pølseform</w:t>
      </w:r>
      <w:proofErr w:type="spellEnd"/>
      <w:proofErr w:type="gramStart"/>
      <w:r>
        <w:t>» .</w:t>
      </w:r>
      <w:proofErr w:type="gramEnd"/>
      <w:r>
        <w:t xml:space="preserve"> </w:t>
      </w:r>
    </w:p>
    <w:p w:rsidR="00195B86" w:rsidP="00195B86" w:rsidRDefault="00F40386" w14:paraId="13A310DE" w14:textId="0B391E1C">
      <w:pPr>
        <w:pStyle w:val="Listeavsnitt"/>
        <w:spacing w:after="0"/>
        <w:ind w:left="1065"/>
      </w:pPr>
      <w:r>
        <w:t xml:space="preserve">Måles pr. m2 mur, som erfaringstall kan det medregnes 50kg mørtel pr. m2. </w:t>
      </w:r>
      <w:r w:rsidR="00A4358D">
        <w:t xml:space="preserve"> </w:t>
      </w:r>
      <w:r>
        <w:t>Areal</w:t>
      </w:r>
      <w:r w:rsidR="00A4358D">
        <w:t xml:space="preserve"> ca. </w:t>
      </w:r>
      <w:r>
        <w:t>1</w:t>
      </w:r>
      <w:r w:rsidR="00A4358D">
        <w:t>75</w:t>
      </w:r>
      <w:r>
        <w:t>m2</w:t>
      </w:r>
      <w:r w:rsidR="00A4358D">
        <w:t>.</w:t>
      </w:r>
      <w:r w:rsidRPr="00195B86" w:rsidR="00195B86">
        <w:t xml:space="preserve"> </w:t>
      </w:r>
      <w:proofErr w:type="spellStart"/>
      <w:r w:rsidR="00195B86">
        <w:t>Brekkedammen</w:t>
      </w:r>
      <w:proofErr w:type="spellEnd"/>
      <w:r w:rsidR="00195B86">
        <w:t xml:space="preserve"> </w:t>
      </w:r>
      <w:r w:rsidR="00D85C02">
        <w:t xml:space="preserve">er </w:t>
      </w:r>
      <w:proofErr w:type="spellStart"/>
      <w:r w:rsidR="001069B6">
        <w:t>re</w:t>
      </w:r>
      <w:r w:rsidR="00D85C02">
        <w:t>fuget</w:t>
      </w:r>
      <w:proofErr w:type="spellEnd"/>
      <w:r w:rsidR="00D85C02">
        <w:t xml:space="preserve"> etter samme prinsipp og kan </w:t>
      </w:r>
      <w:r w:rsidR="00195B86">
        <w:t xml:space="preserve">ev. besiktiges av valgt entreprenør før oppstart av arbeidene. </w:t>
      </w:r>
    </w:p>
    <w:p w:rsidR="00D1378A" w:rsidP="00A4358D" w:rsidRDefault="00D1378A" w14:paraId="20F4A2C7" w14:textId="5B22DD2E">
      <w:pPr>
        <w:spacing w:after="0"/>
        <w:ind w:left="1065"/>
      </w:pPr>
    </w:p>
    <w:p w:rsidR="00FF2FEB" w:rsidP="00FF2FEB" w:rsidRDefault="003365E1" w14:paraId="7469C5A3" w14:textId="2944CCD9">
      <w:pPr>
        <w:pStyle w:val="Listeavsnitt"/>
        <w:numPr>
          <w:ilvl w:val="0"/>
          <w:numId w:val="6"/>
        </w:numPr>
        <w:spacing w:after="0"/>
      </w:pPr>
      <w:r>
        <w:t>Tappeventil</w:t>
      </w:r>
      <w:r w:rsidR="00B30818">
        <w:t xml:space="preserve">. </w:t>
      </w:r>
      <w:r w:rsidR="00F62776">
        <w:t>Tappe</w:t>
      </w:r>
      <w:r w:rsidR="00B13223">
        <w:t xml:space="preserve">rør med ventil </w:t>
      </w:r>
      <w:r>
        <w:t>monteres i eksisterende hull i dammen. Hullet er ø300</w:t>
      </w:r>
      <w:r w:rsidR="00355311">
        <w:t>mm</w:t>
      </w:r>
      <w:r>
        <w:t xml:space="preserve">. </w:t>
      </w:r>
      <w:r w:rsidR="00355311">
        <w:t xml:space="preserve">Tappeventil med innstøpningsflens skal være ø200mm. </w:t>
      </w:r>
    </w:p>
    <w:p w:rsidRPr="00820341" w:rsidR="00820341" w:rsidP="00820341" w:rsidRDefault="00820341" w14:paraId="12270952" w14:textId="77777777">
      <w:pPr>
        <w:pStyle w:val="Listeavsnitt"/>
        <w:spacing w:after="0"/>
        <w:ind w:left="1065"/>
      </w:pPr>
    </w:p>
    <w:p w:rsidRPr="00820341" w:rsidR="00820341" w:rsidP="00820341" w:rsidRDefault="00820341" w14:paraId="70677EEE" w14:textId="77777777">
      <w:pPr>
        <w:pStyle w:val="Listeavsnitt"/>
        <w:spacing w:after="0"/>
        <w:ind w:left="1065"/>
      </w:pPr>
    </w:p>
    <w:p w:rsidRPr="00820341" w:rsidR="00820341" w:rsidP="00820341" w:rsidRDefault="00820341" w14:paraId="5FCE01B6" w14:textId="77777777">
      <w:pPr>
        <w:pStyle w:val="Listeavsnitt"/>
        <w:spacing w:after="0"/>
        <w:ind w:left="1065"/>
      </w:pPr>
    </w:p>
    <w:p w:rsidR="003E28C2" w:rsidRDefault="003E28C2" w14:paraId="67A79045" w14:textId="06FDAE6E">
      <w:pPr>
        <w:spacing w:after="160" w:line="259" w:lineRule="auto"/>
        <w:rPr>
          <w:b/>
          <w:bCs/>
        </w:rPr>
      </w:pPr>
    </w:p>
    <w:p w:rsidR="00B6003E" w:rsidP="00B6003E" w:rsidRDefault="00B6003E" w14:paraId="63139214" w14:textId="77777777">
      <w:pPr>
        <w:keepNext/>
        <w:spacing w:after="160" w:line="259" w:lineRule="auto"/>
      </w:pPr>
      <w:r>
        <w:rPr>
          <w:noProof/>
        </w:rPr>
        <w:drawing>
          <wp:inline distT="0" distB="0" distL="0" distR="0" wp14:anchorId="5485ABA0" wp14:editId="235A7749">
            <wp:extent cx="5886450" cy="3311128"/>
            <wp:effectExtent l="0" t="0" r="0" b="3810"/>
            <wp:docPr id="1947354387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311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BA4B37" w:rsidR="00B6003E" w:rsidP="00B6003E" w:rsidRDefault="00B6003E" w14:paraId="00D7FDB5" w14:textId="3842B47C">
      <w:pPr>
        <w:pStyle w:val="Bildetekst"/>
        <w:rPr>
          <w:sz w:val="22"/>
          <w:szCs w:val="22"/>
        </w:rPr>
      </w:pPr>
      <w:r w:rsidRPr="00BA4B37">
        <w:rPr>
          <w:sz w:val="22"/>
          <w:szCs w:val="22"/>
        </w:rPr>
        <w:t xml:space="preserve">Figur </w:t>
      </w:r>
      <w:r w:rsidRPr="00BA4B37">
        <w:rPr>
          <w:sz w:val="22"/>
          <w:szCs w:val="22"/>
        </w:rPr>
        <w:fldChar w:fldCharType="begin"/>
      </w:r>
      <w:r w:rsidRPr="00BA4B37">
        <w:rPr>
          <w:sz w:val="22"/>
          <w:szCs w:val="22"/>
        </w:rPr>
        <w:instrText xml:space="preserve"> SEQ Figur \* ARABIC </w:instrText>
      </w:r>
      <w:r w:rsidRPr="00BA4B37">
        <w:rPr>
          <w:sz w:val="22"/>
          <w:szCs w:val="22"/>
        </w:rPr>
        <w:fldChar w:fldCharType="separate"/>
      </w:r>
      <w:r w:rsidR="006F471E">
        <w:rPr>
          <w:noProof/>
          <w:sz w:val="22"/>
          <w:szCs w:val="22"/>
        </w:rPr>
        <w:t>1</w:t>
      </w:r>
      <w:r w:rsidRPr="00BA4B37">
        <w:rPr>
          <w:sz w:val="22"/>
          <w:szCs w:val="22"/>
        </w:rPr>
        <w:fldChar w:fldCharType="end"/>
      </w:r>
      <w:r w:rsidRPr="00BA4B37">
        <w:rPr>
          <w:sz w:val="22"/>
          <w:szCs w:val="22"/>
        </w:rPr>
        <w:t xml:space="preserve">:Dam Øvre Voksenkollveien sett fra oppstrøms side. </w:t>
      </w:r>
      <w:r w:rsidR="00AE5998">
        <w:rPr>
          <w:sz w:val="22"/>
          <w:szCs w:val="22"/>
        </w:rPr>
        <w:t>Vannspeilet</w:t>
      </w:r>
      <w:r w:rsidRPr="00BA4B37">
        <w:rPr>
          <w:sz w:val="22"/>
          <w:szCs w:val="22"/>
        </w:rPr>
        <w:t xml:space="preserve"> er senket og åpning for nytt flomløp er etablert. Vannstanden holdes nede ved hjelp av drenasjehull.</w:t>
      </w:r>
    </w:p>
    <w:p w:rsidR="00255A86" w:rsidRDefault="00255A86" w14:paraId="5C283521" w14:textId="77777777">
      <w:pPr>
        <w:spacing w:after="160" w:line="259" w:lineRule="auto"/>
        <w:rPr>
          <w:b/>
          <w:bCs/>
        </w:rPr>
      </w:pPr>
    </w:p>
    <w:p w:rsidR="002D44E2" w:rsidP="00BB3677" w:rsidRDefault="002D44E2" w14:paraId="56C8DBC8" w14:textId="77777777">
      <w:pPr>
        <w:keepNext/>
        <w:spacing w:after="0" w:line="259" w:lineRule="auto"/>
      </w:pPr>
      <w:r>
        <w:rPr>
          <w:noProof/>
        </w:rPr>
        <w:drawing>
          <wp:inline distT="0" distB="0" distL="0" distR="0" wp14:anchorId="20D04CBA" wp14:editId="2A22330A">
            <wp:extent cx="5876925" cy="3305534"/>
            <wp:effectExtent l="0" t="0" r="0" b="9525"/>
            <wp:docPr id="7" name="Plassholder for bilde 6">
              <a:extLst xmlns:a="http://schemas.openxmlformats.org/drawingml/2006/main">
                <a:ext uri="{FF2B5EF4-FFF2-40B4-BE49-F238E27FC236}">
                  <a16:creationId xmlns:a16="http://schemas.microsoft.com/office/drawing/2014/main" id="{FFD5B043-45A5-FB15-67C4-95ECB3E5E4A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lassholder for bilde 6">
                      <a:extLst>
                        <a:ext uri="{FF2B5EF4-FFF2-40B4-BE49-F238E27FC236}">
                          <a16:creationId xmlns:a16="http://schemas.microsoft.com/office/drawing/2014/main" id="{FFD5B043-45A5-FB15-67C4-95ECB3E5E4A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3"/>
                    <a:srcRect t="12504" b="12504"/>
                    <a:stretch>
                      <a:fillRect/>
                    </a:stretch>
                  </pic:blipFill>
                  <pic:spPr>
                    <a:xfrm>
                      <a:off x="0" y="0"/>
                      <a:ext cx="5909005" cy="3323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44E2" w:rsidP="00BB3677" w:rsidRDefault="002D44E2" w14:paraId="72A47DE4" w14:textId="35A2A17F">
      <w:pPr>
        <w:pStyle w:val="Bildetekst"/>
        <w:spacing w:after="0"/>
        <w:rPr>
          <w:sz w:val="22"/>
          <w:szCs w:val="22"/>
        </w:rPr>
      </w:pPr>
      <w:r w:rsidRPr="00BB3677">
        <w:rPr>
          <w:sz w:val="22"/>
          <w:szCs w:val="22"/>
        </w:rPr>
        <w:t xml:space="preserve">Figur </w:t>
      </w:r>
      <w:r w:rsidRPr="00BB3677">
        <w:rPr>
          <w:sz w:val="22"/>
          <w:szCs w:val="22"/>
        </w:rPr>
        <w:fldChar w:fldCharType="begin"/>
      </w:r>
      <w:r w:rsidRPr="00BB3677">
        <w:rPr>
          <w:sz w:val="22"/>
          <w:szCs w:val="22"/>
        </w:rPr>
        <w:instrText xml:space="preserve"> SEQ Figur \* ARABIC </w:instrText>
      </w:r>
      <w:r w:rsidRPr="00BB3677">
        <w:rPr>
          <w:sz w:val="22"/>
          <w:szCs w:val="22"/>
        </w:rPr>
        <w:fldChar w:fldCharType="separate"/>
      </w:r>
      <w:r w:rsidR="006F471E">
        <w:rPr>
          <w:noProof/>
          <w:sz w:val="22"/>
          <w:szCs w:val="22"/>
        </w:rPr>
        <w:t>2</w:t>
      </w:r>
      <w:r w:rsidRPr="00BB3677">
        <w:rPr>
          <w:sz w:val="22"/>
          <w:szCs w:val="22"/>
        </w:rPr>
        <w:fldChar w:fldCharType="end"/>
      </w:r>
      <w:r w:rsidRPr="00BB3677">
        <w:rPr>
          <w:sz w:val="22"/>
          <w:szCs w:val="22"/>
        </w:rPr>
        <w:t>: Dam nedre Voksenkollveien sett fra Dam Øvre Voksenkollveien</w:t>
      </w:r>
    </w:p>
    <w:p w:rsidRPr="00BB3677" w:rsidR="00BB3677" w:rsidP="00BB3677" w:rsidRDefault="00BB3677" w14:paraId="5BDAC201" w14:textId="77777777"/>
    <w:p w:rsidR="00804E87" w:rsidP="00BB3677" w:rsidRDefault="002A1820" w14:paraId="4AD57B91" w14:textId="77777777">
      <w:pPr>
        <w:keepNext/>
        <w:spacing w:after="0" w:line="259" w:lineRule="auto"/>
      </w:pPr>
      <w:r>
        <w:rPr>
          <w:b/>
          <w:bCs/>
          <w:noProof/>
        </w:rPr>
        <w:drawing>
          <wp:inline distT="0" distB="0" distL="0" distR="0" wp14:anchorId="1F1F509F" wp14:editId="29259EDA">
            <wp:extent cx="5353151" cy="4016812"/>
            <wp:effectExtent l="0" t="0" r="0" b="3175"/>
            <wp:docPr id="118273699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657" cy="404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BB3677" w:rsidR="00804E87" w:rsidP="00804E87" w:rsidRDefault="00804E87" w14:paraId="7AF24E9A" w14:textId="632D6350">
      <w:pPr>
        <w:pStyle w:val="Bildetekst"/>
        <w:rPr>
          <w:sz w:val="22"/>
          <w:szCs w:val="22"/>
        </w:rPr>
      </w:pPr>
      <w:r w:rsidRPr="00BB3677">
        <w:rPr>
          <w:sz w:val="22"/>
          <w:szCs w:val="22"/>
        </w:rPr>
        <w:t xml:space="preserve">Figur </w:t>
      </w:r>
      <w:r w:rsidRPr="00BB3677">
        <w:rPr>
          <w:sz w:val="22"/>
          <w:szCs w:val="22"/>
        </w:rPr>
        <w:fldChar w:fldCharType="begin"/>
      </w:r>
      <w:r w:rsidRPr="00BB3677">
        <w:rPr>
          <w:sz w:val="22"/>
          <w:szCs w:val="22"/>
        </w:rPr>
        <w:instrText xml:space="preserve"> SEQ Figur \* ARABIC </w:instrText>
      </w:r>
      <w:r w:rsidRPr="00BB3677">
        <w:rPr>
          <w:sz w:val="22"/>
          <w:szCs w:val="22"/>
        </w:rPr>
        <w:fldChar w:fldCharType="separate"/>
      </w:r>
      <w:r w:rsidR="006F471E">
        <w:rPr>
          <w:noProof/>
          <w:sz w:val="22"/>
          <w:szCs w:val="22"/>
        </w:rPr>
        <w:t>3</w:t>
      </w:r>
      <w:r w:rsidRPr="00BB3677">
        <w:rPr>
          <w:sz w:val="22"/>
          <w:szCs w:val="22"/>
        </w:rPr>
        <w:fldChar w:fldCharType="end"/>
      </w:r>
      <w:r w:rsidRPr="00BB3677">
        <w:rPr>
          <w:sz w:val="22"/>
          <w:szCs w:val="22"/>
        </w:rPr>
        <w:t xml:space="preserve">: Dam Øvre Voksenkollveien sett fra nedstrøms side. </w:t>
      </w:r>
      <w:proofErr w:type="spellStart"/>
      <w:r w:rsidRPr="00BB3677">
        <w:rPr>
          <w:sz w:val="22"/>
          <w:szCs w:val="22"/>
        </w:rPr>
        <w:t>Riving</w:t>
      </w:r>
      <w:proofErr w:type="spellEnd"/>
      <w:r w:rsidRPr="00BB3677">
        <w:rPr>
          <w:sz w:val="22"/>
          <w:szCs w:val="22"/>
        </w:rPr>
        <w:t xml:space="preserve"> er utført og overskuddsstein er plassert på nedstrøms side.</w:t>
      </w:r>
    </w:p>
    <w:p w:rsidR="00820341" w:rsidP="00820341" w:rsidRDefault="00820341" w14:paraId="36DA1476" w14:textId="56BF1A6A">
      <w:pPr>
        <w:spacing w:after="0"/>
        <w:ind w:left="360"/>
        <w:rPr>
          <w:b/>
          <w:bCs/>
        </w:rPr>
      </w:pPr>
      <w:r w:rsidRPr="00820341">
        <w:rPr>
          <w:b/>
          <w:bCs/>
        </w:rPr>
        <w:t>Dam Hospitsveien</w:t>
      </w:r>
    </w:p>
    <w:p w:rsidR="00820341" w:rsidP="00820341" w:rsidRDefault="00820341" w14:paraId="753C5101" w14:textId="77777777">
      <w:pPr>
        <w:spacing w:after="0"/>
        <w:ind w:left="360"/>
      </w:pPr>
    </w:p>
    <w:p w:rsidR="00C841D9" w:rsidP="00C841D9" w:rsidRDefault="00C841D9" w14:paraId="6DB91444" w14:textId="4B56C3F3">
      <w:pPr>
        <w:pStyle w:val="Listeavsnitt"/>
        <w:numPr>
          <w:ilvl w:val="0"/>
          <w:numId w:val="6"/>
        </w:numPr>
      </w:pPr>
      <w:proofErr w:type="spellStart"/>
      <w:r w:rsidRPr="00C841D9">
        <w:t>Spylrensk</w:t>
      </w:r>
      <w:proofErr w:type="spellEnd"/>
      <w:r w:rsidRPr="00C841D9">
        <w:t xml:space="preserve">. Mose og annen vegetasjon fjernes manuelt og hele dammen </w:t>
      </w:r>
      <w:proofErr w:type="spellStart"/>
      <w:r w:rsidRPr="00C841D9">
        <w:t>spylrenskes</w:t>
      </w:r>
      <w:proofErr w:type="spellEnd"/>
      <w:r w:rsidRPr="00C841D9">
        <w:t xml:space="preserve"> med luft og vann. Gjelder damkrone, luftside og </w:t>
      </w:r>
      <w:proofErr w:type="spellStart"/>
      <w:r w:rsidRPr="00C841D9">
        <w:t>vannside</w:t>
      </w:r>
      <w:proofErr w:type="spellEnd"/>
      <w:r w:rsidRPr="00C841D9">
        <w:t>. Areal ca. 3</w:t>
      </w:r>
      <w:r w:rsidR="006B30D1">
        <w:t>5</w:t>
      </w:r>
      <w:r w:rsidRPr="00C841D9">
        <w:t xml:space="preserve">0 m2 </w:t>
      </w:r>
      <w:r w:rsidR="0057651D">
        <w:t>(</w:t>
      </w:r>
      <w:r w:rsidRPr="00C841D9">
        <w:t>50</w:t>
      </w:r>
      <w:r w:rsidR="00DD475D">
        <w:t>m2</w:t>
      </w:r>
      <w:r w:rsidRPr="00C841D9">
        <w:t>+1</w:t>
      </w:r>
      <w:r w:rsidR="006B30D1">
        <w:t>00</w:t>
      </w:r>
      <w:r w:rsidR="00DD475D">
        <w:t>m2</w:t>
      </w:r>
      <w:r w:rsidRPr="00C841D9">
        <w:t>+</w:t>
      </w:r>
      <w:r w:rsidR="006B30D1">
        <w:t>200</w:t>
      </w:r>
      <w:r w:rsidR="00DD475D">
        <w:t>m2</w:t>
      </w:r>
      <w:r w:rsidRPr="00C841D9">
        <w:t>)</w:t>
      </w:r>
    </w:p>
    <w:p w:rsidRPr="00C841D9" w:rsidR="00C841D9" w:rsidP="00C841D9" w:rsidRDefault="00C841D9" w14:paraId="62C4BCC2" w14:textId="77777777">
      <w:pPr>
        <w:pStyle w:val="Listeavsnitt"/>
        <w:ind w:left="1065"/>
      </w:pPr>
    </w:p>
    <w:p w:rsidR="00C841D9" w:rsidP="00C841D9" w:rsidRDefault="00C841D9" w14:paraId="46808121" w14:textId="5496E21D">
      <w:pPr>
        <w:pStyle w:val="Listeavsnitt"/>
        <w:numPr>
          <w:ilvl w:val="0"/>
          <w:numId w:val="6"/>
        </w:numPr>
      </w:pPr>
      <w:proofErr w:type="spellStart"/>
      <w:r w:rsidRPr="00C841D9">
        <w:t>Utkrassing</w:t>
      </w:r>
      <w:proofErr w:type="spellEnd"/>
      <w:r w:rsidRPr="00C841D9">
        <w:t xml:space="preserve"> av fuger. All løs mørtel i fugene på </w:t>
      </w:r>
      <w:proofErr w:type="spellStart"/>
      <w:r w:rsidRPr="00C841D9">
        <w:t>vannsiden</w:t>
      </w:r>
      <w:proofErr w:type="spellEnd"/>
      <w:r>
        <w:t xml:space="preserve"> </w:t>
      </w:r>
      <w:r w:rsidRPr="00C841D9">
        <w:t xml:space="preserve">fjernes før </w:t>
      </w:r>
      <w:proofErr w:type="spellStart"/>
      <w:r w:rsidRPr="00C841D9">
        <w:t>spylrensk</w:t>
      </w:r>
      <w:proofErr w:type="spellEnd"/>
      <w:r w:rsidRPr="00C841D9">
        <w:t xml:space="preserve"> og ny </w:t>
      </w:r>
      <w:proofErr w:type="spellStart"/>
      <w:r w:rsidRPr="00C841D9">
        <w:t>mørtling</w:t>
      </w:r>
      <w:proofErr w:type="spellEnd"/>
      <w:r w:rsidRPr="00C841D9">
        <w:t xml:space="preserve">. Areal ca. </w:t>
      </w:r>
      <w:r w:rsidR="00300938">
        <w:t>200</w:t>
      </w:r>
      <w:r w:rsidRPr="00C841D9">
        <w:t>m2</w:t>
      </w:r>
      <w:r>
        <w:t xml:space="preserve">. Damkrone er støpt. </w:t>
      </w:r>
    </w:p>
    <w:p w:rsidR="00C841D9" w:rsidP="00C841D9" w:rsidRDefault="00C841D9" w14:paraId="604C6927" w14:textId="77777777">
      <w:pPr>
        <w:pStyle w:val="Listeavsnitt"/>
      </w:pPr>
    </w:p>
    <w:p w:rsidR="00300938" w:rsidP="00300938" w:rsidRDefault="00300938" w14:paraId="74C521B2" w14:textId="6F700D56">
      <w:pPr>
        <w:pStyle w:val="Listeavsnitt"/>
        <w:numPr>
          <w:ilvl w:val="0"/>
          <w:numId w:val="6"/>
        </w:numPr>
      </w:pPr>
      <w:r>
        <w:t xml:space="preserve">Støp av nytt overløp iht. tegning </w:t>
      </w:r>
      <w:r w:rsidR="6C0C6B78">
        <w:t xml:space="preserve">vedlegg 4 </w:t>
      </w:r>
      <w:r>
        <w:t>12541-00-RIB-00</w:t>
      </w:r>
      <w:r w:rsidR="009676BC">
        <w:t>4</w:t>
      </w:r>
      <w:r>
        <w:t xml:space="preserve">. </w:t>
      </w:r>
    </w:p>
    <w:p w:rsidR="00300938" w:rsidP="00300938" w:rsidRDefault="00300938" w14:paraId="49AAA1A0" w14:textId="77777777">
      <w:pPr>
        <w:pStyle w:val="Listeavsnitt"/>
        <w:ind w:left="1065"/>
      </w:pPr>
      <w:r>
        <w:t xml:space="preserve">Tilbyder må beregne mengder utfra prosjektert underlag og låse mengdene i en fastpris. Prisen skal inkludere forberedende arbeider, armering (inkl. kroker som gyses i eksisterende konstruksjon), forskaling og støp. Fremgangsmåte, </w:t>
      </w:r>
      <w:proofErr w:type="spellStart"/>
      <w:r>
        <w:t>støpeetapper</w:t>
      </w:r>
      <w:proofErr w:type="spellEnd"/>
      <w:r>
        <w:t xml:space="preserve"> etc. vurderes av entreprenør.  </w:t>
      </w:r>
    </w:p>
    <w:p w:rsidR="00547064" w:rsidP="00300938" w:rsidRDefault="00547064" w14:paraId="14995E27" w14:textId="77777777">
      <w:pPr>
        <w:pStyle w:val="Listeavsnitt"/>
        <w:ind w:left="1065"/>
      </w:pPr>
    </w:p>
    <w:p w:rsidR="00617E48" w:rsidP="00617E48" w:rsidRDefault="0035203A" w14:paraId="10B21027" w14:textId="7C07B655">
      <w:pPr>
        <w:pStyle w:val="Listeavsnitt"/>
        <w:numPr>
          <w:ilvl w:val="0"/>
          <w:numId w:val="6"/>
        </w:numPr>
        <w:spacing w:after="0"/>
      </w:pPr>
      <w:r>
        <w:t xml:space="preserve">Fuger på </w:t>
      </w:r>
      <w:proofErr w:type="spellStart"/>
      <w:r>
        <w:t>vannsiden</w:t>
      </w:r>
      <w:proofErr w:type="spellEnd"/>
      <w:r>
        <w:t xml:space="preserve"> refuges med mørtel; </w:t>
      </w:r>
      <w:r w:rsidR="00B4101E">
        <w:t>Mapei</w:t>
      </w:r>
      <w:r>
        <w:t xml:space="preserve"> </w:t>
      </w:r>
      <w:proofErr w:type="spellStart"/>
      <w:r w:rsidR="00B4101E">
        <w:t>C</w:t>
      </w:r>
      <w:r>
        <w:t>onfix</w:t>
      </w:r>
      <w:proofErr w:type="spellEnd"/>
      <w:r>
        <w:t xml:space="preserve"> m/fiber / Weber rep 45 m/fiber eller tilsvarende skal benyttes. Fugene skal ha flattrykt «</w:t>
      </w:r>
      <w:proofErr w:type="spellStart"/>
      <w:r>
        <w:t>pølseform</w:t>
      </w:r>
      <w:proofErr w:type="spellEnd"/>
      <w:r>
        <w:t>»</w:t>
      </w:r>
      <w:r w:rsidR="00B56B04">
        <w:t xml:space="preserve">. </w:t>
      </w:r>
      <w:r>
        <w:t>Måles pr. m2 mur, som erfaringstall kan det medregnes 50kg mørtel pr. m2.  Areal ca. 200m2</w:t>
      </w:r>
      <w:r w:rsidR="00617E48">
        <w:t xml:space="preserve">. </w:t>
      </w:r>
      <w:proofErr w:type="spellStart"/>
      <w:r w:rsidR="00DD475D">
        <w:t>Brekkedammen</w:t>
      </w:r>
      <w:proofErr w:type="spellEnd"/>
      <w:r w:rsidR="00DD475D">
        <w:t xml:space="preserve"> er </w:t>
      </w:r>
      <w:proofErr w:type="spellStart"/>
      <w:r w:rsidR="00DD475D">
        <w:t>refuget</w:t>
      </w:r>
      <w:proofErr w:type="spellEnd"/>
      <w:r w:rsidR="00DD475D">
        <w:t xml:space="preserve"> etter samme prinsipp og kan ev. besiktiges av valgt entreprenør før oppstart av arbeidene.</w:t>
      </w:r>
    </w:p>
    <w:p w:rsidR="0035203A" w:rsidP="0035203A" w:rsidRDefault="0035203A" w14:paraId="67B82EEA" w14:textId="77777777">
      <w:pPr>
        <w:pStyle w:val="Listeavsnitt"/>
        <w:spacing w:after="0"/>
        <w:ind w:left="1065"/>
      </w:pPr>
    </w:p>
    <w:p w:rsidRPr="00C01FAB" w:rsidR="0035203A" w:rsidP="0BD06085" w:rsidRDefault="00135473" w14:paraId="1FECB0E2" w14:textId="1E0BC157">
      <w:pPr>
        <w:pStyle w:val="Listeavsnitt"/>
        <w:numPr>
          <w:ilvl w:val="0"/>
          <w:numId w:val="6"/>
        </w:numPr>
        <w:spacing w:after="0"/>
      </w:pPr>
      <w:r w:rsidRPr="4E336583">
        <w:rPr>
          <w:b/>
          <w:bCs/>
        </w:rPr>
        <w:t xml:space="preserve">Opsjon: </w:t>
      </w:r>
      <w:r w:rsidR="00E76E01">
        <w:t xml:space="preserve">Tappeventil. Det </w:t>
      </w:r>
      <w:r w:rsidR="007B553D">
        <w:t>er usikkert om det finnes ett tappearrangement i dammen og</w:t>
      </w:r>
      <w:r w:rsidR="00C12795">
        <w:t xml:space="preserve"> </w:t>
      </w:r>
      <w:r w:rsidR="007B553D">
        <w:t>hvilken tilstand dette ev. er</w:t>
      </w:r>
      <w:r w:rsidR="00C12795">
        <w:t xml:space="preserve"> i</w:t>
      </w:r>
      <w:r w:rsidR="007B553D">
        <w:t xml:space="preserve">. Om mulig kan eksisterende tapperør brukes </w:t>
      </w:r>
      <w:r w:rsidR="00404464">
        <w:t xml:space="preserve">med ny kran i kum nedstrøms. </w:t>
      </w:r>
      <w:r w:rsidR="00E76E01">
        <w:t xml:space="preserve"> </w:t>
      </w:r>
      <w:r w:rsidR="00FF25D1">
        <w:t xml:space="preserve">Dette vet man først etter at dammen er tappet. </w:t>
      </w:r>
      <w:r w:rsidR="0021058B">
        <w:t>Oppdragsgiver</w:t>
      </w:r>
      <w:r w:rsidR="00FF25D1">
        <w:t xml:space="preserve"> vil sammen med entreprenør </w:t>
      </w:r>
      <w:r w:rsidR="00F77992">
        <w:t>ta stilling til om dette bør skiftes.</w:t>
      </w:r>
      <w:r w:rsidR="0021058B">
        <w:t xml:space="preserve"> </w:t>
      </w:r>
      <w:r>
        <w:t xml:space="preserve">For det tilfellet opsjon utløses skal arbeidene tilknyttet dette honoreres etter medgåtte </w:t>
      </w:r>
      <w:r w:rsidR="00AA2A1D">
        <w:t xml:space="preserve">mengder iht. avtalte enhetspriser, </w:t>
      </w:r>
      <w:r w:rsidR="00B35642">
        <w:t>S</w:t>
      </w:r>
      <w:r w:rsidR="00814EAB">
        <w:t xml:space="preserve">e prisskjema punkt </w:t>
      </w:r>
      <w:r w:rsidR="42350D01">
        <w:t>2</w:t>
      </w:r>
      <w:r w:rsidR="00A55CFA">
        <w:t xml:space="preserve">. </w:t>
      </w:r>
    </w:p>
    <w:p w:rsidR="0035203A" w:rsidP="0035203A" w:rsidRDefault="0035203A" w14:paraId="75F48D6D" w14:textId="0AB8BEE8">
      <w:pPr>
        <w:spacing w:after="0"/>
        <w:ind w:left="360"/>
      </w:pPr>
    </w:p>
    <w:p w:rsidR="000B0D8A" w:rsidP="000B0D8A" w:rsidRDefault="000B0D8A" w14:paraId="0AFBD8B9" w14:textId="77777777">
      <w:pPr>
        <w:keepNext/>
        <w:spacing w:after="0"/>
        <w:ind w:left="705" w:hanging="705"/>
      </w:pPr>
      <w:r>
        <w:rPr>
          <w:noProof/>
        </w:rPr>
        <w:drawing>
          <wp:inline distT="0" distB="0" distL="0" distR="0" wp14:anchorId="551EC975" wp14:editId="24D2E5EF">
            <wp:extent cx="4460681" cy="3344134"/>
            <wp:effectExtent l="0" t="0" r="0" b="8890"/>
            <wp:docPr id="16662146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344" cy="3392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4B552D" w:rsidR="000B0D8A" w:rsidP="000B0D8A" w:rsidRDefault="000B0D8A" w14:paraId="02254E24" w14:textId="330F2684">
      <w:pPr>
        <w:pStyle w:val="Bildetekst"/>
        <w:rPr>
          <w:sz w:val="22"/>
          <w:szCs w:val="22"/>
        </w:rPr>
      </w:pPr>
      <w:r w:rsidRPr="4E336583">
        <w:rPr>
          <w:sz w:val="22"/>
          <w:szCs w:val="22"/>
        </w:rPr>
        <w:t xml:space="preserve">Figur </w:t>
      </w:r>
      <w:r w:rsidRPr="4E336583">
        <w:rPr>
          <w:sz w:val="22"/>
          <w:szCs w:val="22"/>
        </w:rPr>
        <w:fldChar w:fldCharType="begin"/>
      </w:r>
      <w:r w:rsidRPr="4E336583">
        <w:rPr>
          <w:sz w:val="22"/>
          <w:szCs w:val="22"/>
        </w:rPr>
        <w:instrText xml:space="preserve"> SEQ Figur \* ARABIC </w:instrText>
      </w:r>
      <w:r w:rsidRPr="4E336583">
        <w:rPr>
          <w:sz w:val="22"/>
          <w:szCs w:val="22"/>
        </w:rPr>
        <w:fldChar w:fldCharType="separate"/>
      </w:r>
      <w:r w:rsidRPr="4E336583" w:rsidR="006F471E">
        <w:rPr>
          <w:noProof/>
          <w:sz w:val="22"/>
          <w:szCs w:val="22"/>
        </w:rPr>
        <w:t>4</w:t>
      </w:r>
      <w:r w:rsidRPr="4E336583">
        <w:rPr>
          <w:sz w:val="22"/>
          <w:szCs w:val="22"/>
        </w:rPr>
        <w:fldChar w:fldCharType="end"/>
      </w:r>
      <w:r w:rsidRPr="4E336583">
        <w:rPr>
          <w:sz w:val="22"/>
          <w:szCs w:val="22"/>
        </w:rPr>
        <w:t>: Dam Hospitsveien med "nytt" overløp sett fra oppstrøms side.</w:t>
      </w:r>
    </w:p>
    <w:p w:rsidR="00235690" w:rsidP="00235690" w:rsidRDefault="00235690" w14:paraId="3F52C83B" w14:textId="05CFDED3">
      <w:pPr>
        <w:spacing w:after="0"/>
        <w:ind w:left="705" w:hanging="705"/>
        <w:rPr>
          <w:b/>
          <w:bCs/>
        </w:rPr>
      </w:pPr>
      <w:r w:rsidRPr="00235690">
        <w:rPr>
          <w:b/>
          <w:bCs/>
        </w:rPr>
        <w:t>Rigg og drift</w:t>
      </w:r>
    </w:p>
    <w:p w:rsidRPr="00235690" w:rsidR="00591590" w:rsidP="00235690" w:rsidRDefault="00591590" w14:paraId="5E4B8BF8" w14:textId="77777777">
      <w:pPr>
        <w:spacing w:after="0"/>
        <w:ind w:left="705" w:hanging="705"/>
        <w:rPr>
          <w:b/>
          <w:bCs/>
        </w:rPr>
      </w:pPr>
    </w:p>
    <w:p w:rsidR="0041224D" w:rsidP="005134A5" w:rsidRDefault="005134A5" w14:paraId="77CD01E5" w14:textId="414FAC28">
      <w:pPr>
        <w:ind w:left="705" w:hanging="705"/>
      </w:pPr>
      <w:r>
        <w:t>1</w:t>
      </w:r>
      <w:r w:rsidR="1FEEB89F">
        <w:t>1.</w:t>
      </w:r>
      <w:r>
        <w:t xml:space="preserve"> </w:t>
      </w:r>
      <w:r>
        <w:tab/>
      </w:r>
      <w:r w:rsidR="004803C2">
        <w:t xml:space="preserve">Rigg og drift </w:t>
      </w:r>
      <w:r w:rsidR="0041224D">
        <w:t>må inkludere alle administrative og praktiske prosesser som er nødvendige for å gjennomf</w:t>
      </w:r>
      <w:r w:rsidR="0040531B">
        <w:t>ø</w:t>
      </w:r>
      <w:r w:rsidR="0041224D">
        <w:t>re arbeidene. Rigg og drift</w:t>
      </w:r>
      <w:r w:rsidR="00877E6F">
        <w:t xml:space="preserve"> er omfattet av, men ikke begrenset til:</w:t>
      </w:r>
    </w:p>
    <w:p w:rsidR="00E862B4" w:rsidP="00877E6F" w:rsidRDefault="00E862B4" w14:paraId="64E06DAB" w14:textId="711EEEF4">
      <w:pPr>
        <w:pStyle w:val="Listeavsnitt"/>
        <w:numPr>
          <w:ilvl w:val="0"/>
          <w:numId w:val="4"/>
        </w:numPr>
      </w:pPr>
      <w:r>
        <w:t>Vannhåndtering i byggetiden</w:t>
      </w:r>
    </w:p>
    <w:p w:rsidR="00877E6F" w:rsidP="00877E6F" w:rsidRDefault="00D91169" w14:paraId="45760D9B" w14:textId="30A078FD">
      <w:pPr>
        <w:pStyle w:val="Listeavsnitt"/>
        <w:numPr>
          <w:ilvl w:val="0"/>
          <w:numId w:val="4"/>
        </w:numPr>
      </w:pPr>
      <w:r>
        <w:t>Transport av nødvendig utstyr</w:t>
      </w:r>
      <w:r w:rsidR="00CB531D">
        <w:t xml:space="preserve"> og materiell</w:t>
      </w:r>
    </w:p>
    <w:p w:rsidR="00F47759" w:rsidP="00F47759" w:rsidRDefault="000B3969" w14:paraId="485CEADD" w14:textId="55C1C023">
      <w:pPr>
        <w:pStyle w:val="Listeavsnitt"/>
        <w:numPr>
          <w:ilvl w:val="0"/>
          <w:numId w:val="4"/>
        </w:numPr>
      </w:pPr>
      <w:r>
        <w:t>Administrasjon</w:t>
      </w:r>
    </w:p>
    <w:p w:rsidR="000D2CC8" w:rsidP="00F47759" w:rsidRDefault="000D2CC8" w14:paraId="655876E0" w14:textId="45EA034D">
      <w:pPr>
        <w:pStyle w:val="Listeavsnitt"/>
        <w:numPr>
          <w:ilvl w:val="0"/>
          <w:numId w:val="4"/>
        </w:numPr>
      </w:pPr>
      <w:r>
        <w:t>Mannskapsbrakke og toalett (ved behov)</w:t>
      </w:r>
    </w:p>
    <w:p w:rsidR="002263C0" w:rsidP="3DE3DD87" w:rsidRDefault="002263C0" w14:paraId="4B609492" w14:textId="47B3BCB6">
      <w:pPr>
        <w:pStyle w:val="Listeavsnitt"/>
        <w:numPr>
          <w:ilvl w:val="0"/>
          <w:numId w:val="4"/>
        </w:numPr>
        <w:rPr/>
      </w:pPr>
      <w:r w:rsidR="002263C0">
        <w:rPr/>
        <w:t>HMS</w:t>
      </w:r>
    </w:p>
    <w:p w:rsidR="000875D7" w:rsidP="00530486" w:rsidRDefault="00D31807" w14:paraId="72189621" w14:textId="77777777">
      <w:r>
        <w:t xml:space="preserve">Dam Øvre Voksenkollveien har lett tilkomst </w:t>
      </w:r>
      <w:r w:rsidR="008D6FF6">
        <w:t xml:space="preserve">med kort avstand til veien. </w:t>
      </w:r>
      <w:r w:rsidR="00A954CD">
        <w:br/>
      </w:r>
      <w:r w:rsidR="008D6FF6">
        <w:t xml:space="preserve">Dam Hospitsveien </w:t>
      </w:r>
      <w:r w:rsidR="00580D72">
        <w:t xml:space="preserve">ligger ca. 100 meter fra veien og </w:t>
      </w:r>
      <w:r w:rsidR="008D6FF6">
        <w:t xml:space="preserve">har </w:t>
      </w:r>
      <w:r w:rsidR="00580D72">
        <w:t>tilkomst via sti.</w:t>
      </w:r>
      <w:r w:rsidRPr="00C069F3" w:rsidR="00C069F3">
        <w:t xml:space="preserve"> </w:t>
      </w:r>
      <w:r w:rsidR="00C069F3">
        <w:t xml:space="preserve">Inntransport er tenkt </w:t>
      </w:r>
      <w:proofErr w:type="gramStart"/>
      <w:r w:rsidR="00C069F3">
        <w:t>besørget</w:t>
      </w:r>
      <w:proofErr w:type="gramEnd"/>
      <w:r w:rsidR="00C069F3">
        <w:t xml:space="preserve"> av entreprenør.</w:t>
      </w:r>
      <w:r w:rsidR="00855B1E">
        <w:t xml:space="preserve"> </w:t>
      </w:r>
    </w:p>
    <w:p w:rsidR="0006211C" w:rsidP="00530486" w:rsidRDefault="00BF52A8" w14:paraId="4AFFA3F5" w14:textId="2529688C">
      <w:proofErr w:type="spellStart"/>
      <w:r>
        <w:t>Byggestrøm</w:t>
      </w:r>
      <w:proofErr w:type="spellEnd"/>
      <w:r w:rsidR="0006211C">
        <w:t xml:space="preserve"> etableres på lokasjonene iht</w:t>
      </w:r>
      <w:r>
        <w:t>.</w:t>
      </w:r>
      <w:r w:rsidR="0006211C">
        <w:t xml:space="preserve"> </w:t>
      </w:r>
      <w:r>
        <w:t xml:space="preserve">plassering på «Riggplan». </w:t>
      </w:r>
      <w:r w:rsidR="00017F60">
        <w:t>Byggherre</w:t>
      </w:r>
      <w:r w:rsidR="006E37CC">
        <w:t xml:space="preserve"> </w:t>
      </w:r>
      <w:r w:rsidR="667544BE">
        <w:t>etabler</w:t>
      </w:r>
      <w:r w:rsidR="006E37CC">
        <w:t>er</w:t>
      </w:r>
      <w:r w:rsidR="667544BE">
        <w:t xml:space="preserve"> </w:t>
      </w:r>
      <w:proofErr w:type="spellStart"/>
      <w:r w:rsidR="667544BE">
        <w:t>bygge</w:t>
      </w:r>
      <w:r w:rsidR="55F3FBBC">
        <w:t>strøm</w:t>
      </w:r>
      <w:proofErr w:type="spellEnd"/>
      <w:r w:rsidR="00866B23">
        <w:t xml:space="preserve">, med </w:t>
      </w:r>
      <w:r w:rsidR="5F76BB54">
        <w:t>63A</w:t>
      </w:r>
      <w:r w:rsidR="00DE2C42">
        <w:t xml:space="preserve">/230V </w:t>
      </w:r>
      <w:proofErr w:type="spellStart"/>
      <w:r w:rsidR="5F76BB54">
        <w:t>bygg</w:t>
      </w:r>
      <w:r w:rsidR="00DE2C42">
        <w:t>strøm</w:t>
      </w:r>
      <w:r w:rsidR="5F76BB54">
        <w:t>kasser</w:t>
      </w:r>
      <w:proofErr w:type="spellEnd"/>
      <w:r w:rsidR="5F76BB54">
        <w:t>, se</w:t>
      </w:r>
      <w:r w:rsidR="32924A49">
        <w:t xml:space="preserve"> kart</w:t>
      </w:r>
      <w:r w:rsidR="5F76BB54">
        <w:t xml:space="preserve"> i vedlegg 13 og 14. </w:t>
      </w:r>
      <w:r w:rsidR="09842D13">
        <w:t xml:space="preserve">Totalentreprenør </w:t>
      </w:r>
      <w:r w:rsidR="00017F60">
        <w:t xml:space="preserve">betaler </w:t>
      </w:r>
      <w:r w:rsidR="09842D13">
        <w:t xml:space="preserve">Bymiljøetaten for forbruket per kWh. </w:t>
      </w:r>
    </w:p>
    <w:p w:rsidRPr="00A4767E" w:rsidR="00645CF9" w:rsidP="55779457" w:rsidRDefault="005B3C53" w14:paraId="68330894" w14:textId="2373E055">
      <w:pPr>
        <w:rPr>
          <w:szCs w:val="20"/>
        </w:rPr>
      </w:pPr>
      <w:r w:rsidRPr="00A4767E">
        <w:rPr>
          <w:szCs w:val="20"/>
        </w:rPr>
        <w:t>Grensesnitt mellom hovedelementer, uforutsette elementer etc. må inkluderes i tilbudet.</w:t>
      </w:r>
      <w:r w:rsidRPr="00A4767E" w:rsidR="000B3969">
        <w:rPr>
          <w:szCs w:val="20"/>
        </w:rPr>
        <w:t xml:space="preserve"> </w:t>
      </w:r>
    </w:p>
    <w:p w:rsidR="00E5457C" w:rsidRDefault="00E5457C" w14:paraId="339D0591" w14:textId="77777777"/>
    <w:p w:rsidR="006F471E" w:rsidP="006F471E" w:rsidRDefault="00E5457C" w14:paraId="4E5B36D3" w14:textId="77777777">
      <w:pPr>
        <w:keepNext/>
      </w:pPr>
      <w:r>
        <w:rPr>
          <w:noProof/>
        </w:rPr>
        <w:drawing>
          <wp:inline distT="0" distB="0" distL="0" distR="0" wp14:anchorId="288F269B" wp14:editId="193EB086">
            <wp:extent cx="5957553" cy="7056535"/>
            <wp:effectExtent l="0" t="0" r="0" b="0"/>
            <wp:docPr id="183589321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89321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7553" cy="70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5C06F33" w:rsidP="2C5744D4" w:rsidRDefault="006F471E" w14:paraId="033063A3" w14:textId="203A4351">
      <w:pPr>
        <w:pStyle w:val="Bildetekst"/>
      </w:pPr>
      <w:r>
        <w:t xml:space="preserve">Figur </w:t>
      </w:r>
      <w:r>
        <w:fldChar w:fldCharType="begin"/>
      </w:r>
      <w:r>
        <w:instrText> SEQ Figur \* ARABIC </w:instrText>
      </w:r>
      <w:r>
        <w:fldChar w:fldCharType="separate"/>
      </w:r>
      <w:r w:rsidRPr="2C5744D4">
        <w:rPr>
          <w:noProof/>
        </w:rPr>
        <w:t>5</w:t>
      </w:r>
      <w:r>
        <w:fldChar w:fldCharType="end"/>
      </w:r>
      <w:r>
        <w:t>: Riggplan</w:t>
      </w:r>
    </w:p>
    <w:p w:rsidR="06291A63" w:rsidP="51EBF79A" w:rsidRDefault="06291A63" w14:paraId="4822AEB3" w14:textId="39A06979">
      <w:pPr>
        <w:spacing w:after="0" w:line="240" w:lineRule="auto"/>
        <w:rPr>
          <w:b/>
          <w:bCs/>
          <w:sz w:val="28"/>
          <w:szCs w:val="28"/>
        </w:rPr>
      </w:pPr>
    </w:p>
    <w:p w:rsidR="55C06F33" w:rsidP="3CDFFB2D" w:rsidRDefault="55C06F33" w14:paraId="7ECC4D31" w14:textId="59E58B32"/>
    <w:sectPr w:rsidR="55C06F33" w:rsidSect="00466574"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77C61" w:rsidP="005D093C" w:rsidRDefault="00A77C61" w14:paraId="2C0CB04E" w14:textId="77777777">
      <w:pPr>
        <w:spacing w:after="0" w:line="240" w:lineRule="auto"/>
      </w:pPr>
      <w:r>
        <w:separator/>
      </w:r>
    </w:p>
  </w:endnote>
  <w:endnote w:type="continuationSeparator" w:id="0">
    <w:p w:rsidR="00A77C61" w:rsidP="005D093C" w:rsidRDefault="00A77C61" w14:paraId="57916DDC" w14:textId="77777777">
      <w:pPr>
        <w:spacing w:after="0" w:line="240" w:lineRule="auto"/>
      </w:pPr>
      <w:r>
        <w:continuationSeparator/>
      </w:r>
    </w:p>
  </w:endnote>
  <w:endnote w:type="continuationNotice" w:id="1">
    <w:p w:rsidR="00A77C61" w:rsidRDefault="00A77C61" w14:paraId="3BD2719D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mbria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0DF6EA59-8CEF-4B1B-B368-06486A3DE6FB}" r:id="rId1"/>
    <w:embedBold w:fontKey="{DA2FF098-1CFF-4624-8A34-B8CCBDDF04BB}" r:id="rId2"/>
    <w:embedItalic w:fontKey="{FD090EAC-91C4-4013-8A69-9D84E3C0AD7F}" r:id="rId3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8C7B93EF-1FA1-4191-B5B5-24EB68BA8B93}" r:id="rId4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589107D8" w14:textId="77777777">
    <w:pPr>
      <w:pStyle w:val="Bunntekst"/>
    </w:pPr>
  </w:p>
  <w:p w:rsidRPr="00C3116A" w:rsidR="002E3185" w:rsidP="00C3116A" w:rsidRDefault="002E3185" w14:paraId="589107D9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77C61" w:rsidP="005D093C" w:rsidRDefault="00A77C61" w14:paraId="68875288" w14:textId="77777777">
      <w:pPr>
        <w:spacing w:after="0" w:line="240" w:lineRule="auto"/>
      </w:pPr>
      <w:r>
        <w:separator/>
      </w:r>
    </w:p>
  </w:footnote>
  <w:footnote w:type="continuationSeparator" w:id="0">
    <w:p w:rsidR="00A77C61" w:rsidP="005D093C" w:rsidRDefault="00A77C61" w14:paraId="11C1995D" w14:textId="77777777">
      <w:pPr>
        <w:spacing w:after="0" w:line="240" w:lineRule="auto"/>
      </w:pPr>
      <w:r>
        <w:continuationSeparator/>
      </w:r>
    </w:p>
  </w:footnote>
  <w:footnote w:type="continuationNotice" w:id="1">
    <w:p w:rsidR="00A77C61" w:rsidRDefault="00A77C61" w14:paraId="71A68913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589107D7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589107DA" wp14:editId="589107DB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6F6924"/>
    <w:multiLevelType w:val="hybridMultilevel"/>
    <w:tmpl w:val="DDAEFEBA"/>
    <w:lvl w:ilvl="0" w:tplc="4BAC6518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45B615F3"/>
    <w:multiLevelType w:val="hybridMultilevel"/>
    <w:tmpl w:val="A072CBD6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FE3191"/>
    <w:multiLevelType w:val="hybridMultilevel"/>
    <w:tmpl w:val="756C19AC"/>
    <w:lvl w:ilvl="0" w:tplc="A2FAF744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4FEC68A6"/>
    <w:multiLevelType w:val="hybridMultilevel"/>
    <w:tmpl w:val="43F8EC4C"/>
    <w:lvl w:ilvl="0" w:tplc="B3844CA8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6C1A5E72"/>
    <w:multiLevelType w:val="hybridMultilevel"/>
    <w:tmpl w:val="89CE35CA"/>
    <w:lvl w:ilvl="0" w:tplc="0414000F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08624405">
    <w:abstractNumId w:val="0"/>
  </w:num>
  <w:num w:numId="2" w16cid:durableId="1673987530">
    <w:abstractNumId w:val="2"/>
  </w:num>
  <w:num w:numId="3" w16cid:durableId="114451835">
    <w:abstractNumId w:val="4"/>
  </w:num>
  <w:num w:numId="4" w16cid:durableId="1930429997">
    <w:abstractNumId w:val="1"/>
  </w:num>
  <w:num w:numId="5" w16cid:durableId="1254166603">
    <w:abstractNumId w:val="3"/>
  </w:num>
  <w:num w:numId="6" w16cid:durableId="711223184">
    <w:abstractNumId w:val="5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10"/>
  <w:embedTrueTypeFonts/>
  <w:proofState w:spelling="clean" w:grammar="dirty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C0F"/>
    <w:rsid w:val="00006A72"/>
    <w:rsid w:val="000119BE"/>
    <w:rsid w:val="00017F60"/>
    <w:rsid w:val="00020C07"/>
    <w:rsid w:val="0002370B"/>
    <w:rsid w:val="0002403D"/>
    <w:rsid w:val="000257E1"/>
    <w:rsid w:val="00041413"/>
    <w:rsid w:val="000475C6"/>
    <w:rsid w:val="00050C0F"/>
    <w:rsid w:val="00051569"/>
    <w:rsid w:val="0005259D"/>
    <w:rsid w:val="00061A40"/>
    <w:rsid w:val="0006211C"/>
    <w:rsid w:val="00063329"/>
    <w:rsid w:val="00070F5F"/>
    <w:rsid w:val="00075F38"/>
    <w:rsid w:val="000828A7"/>
    <w:rsid w:val="000875D7"/>
    <w:rsid w:val="00090E1B"/>
    <w:rsid w:val="000942E0"/>
    <w:rsid w:val="00095EC1"/>
    <w:rsid w:val="000A4C57"/>
    <w:rsid w:val="000A556A"/>
    <w:rsid w:val="000B0D8A"/>
    <w:rsid w:val="000B3969"/>
    <w:rsid w:val="000B43D0"/>
    <w:rsid w:val="000B61D1"/>
    <w:rsid w:val="000C0465"/>
    <w:rsid w:val="000C17DE"/>
    <w:rsid w:val="000C2CB1"/>
    <w:rsid w:val="000C4CF5"/>
    <w:rsid w:val="000C7092"/>
    <w:rsid w:val="000D2CC8"/>
    <w:rsid w:val="000E6B84"/>
    <w:rsid w:val="001069B6"/>
    <w:rsid w:val="00111129"/>
    <w:rsid w:val="00117CD4"/>
    <w:rsid w:val="001223BF"/>
    <w:rsid w:val="00132B7A"/>
    <w:rsid w:val="00132FA1"/>
    <w:rsid w:val="00135473"/>
    <w:rsid w:val="00141929"/>
    <w:rsid w:val="00143985"/>
    <w:rsid w:val="00145EFE"/>
    <w:rsid w:val="00150F7B"/>
    <w:rsid w:val="00155FBB"/>
    <w:rsid w:val="001565C8"/>
    <w:rsid w:val="00160037"/>
    <w:rsid w:val="00166EF3"/>
    <w:rsid w:val="00173E1C"/>
    <w:rsid w:val="0018001A"/>
    <w:rsid w:val="00186573"/>
    <w:rsid w:val="00186836"/>
    <w:rsid w:val="00195B86"/>
    <w:rsid w:val="00196404"/>
    <w:rsid w:val="001A2366"/>
    <w:rsid w:val="001A7436"/>
    <w:rsid w:val="001C656A"/>
    <w:rsid w:val="001D35F4"/>
    <w:rsid w:val="001D4C4E"/>
    <w:rsid w:val="001E3617"/>
    <w:rsid w:val="001E5FD9"/>
    <w:rsid w:val="001F112F"/>
    <w:rsid w:val="001F18CF"/>
    <w:rsid w:val="0021058B"/>
    <w:rsid w:val="002263C0"/>
    <w:rsid w:val="00227A13"/>
    <w:rsid w:val="00235690"/>
    <w:rsid w:val="0024334F"/>
    <w:rsid w:val="00247C22"/>
    <w:rsid w:val="00255A86"/>
    <w:rsid w:val="0025699D"/>
    <w:rsid w:val="0025743A"/>
    <w:rsid w:val="00257EB8"/>
    <w:rsid w:val="00267477"/>
    <w:rsid w:val="00270AA0"/>
    <w:rsid w:val="00272A3D"/>
    <w:rsid w:val="002806E1"/>
    <w:rsid w:val="00280CAC"/>
    <w:rsid w:val="002856CB"/>
    <w:rsid w:val="00297337"/>
    <w:rsid w:val="00297ABD"/>
    <w:rsid w:val="002A1820"/>
    <w:rsid w:val="002B0522"/>
    <w:rsid w:val="002C196D"/>
    <w:rsid w:val="002C19E4"/>
    <w:rsid w:val="002D44E2"/>
    <w:rsid w:val="002E1CBD"/>
    <w:rsid w:val="002E3185"/>
    <w:rsid w:val="002F008B"/>
    <w:rsid w:val="002F0BFE"/>
    <w:rsid w:val="002F2276"/>
    <w:rsid w:val="00300938"/>
    <w:rsid w:val="0030302C"/>
    <w:rsid w:val="00305BA1"/>
    <w:rsid w:val="003130EC"/>
    <w:rsid w:val="00324851"/>
    <w:rsid w:val="00325D57"/>
    <w:rsid w:val="003273FF"/>
    <w:rsid w:val="00335D1B"/>
    <w:rsid w:val="003365E1"/>
    <w:rsid w:val="00346552"/>
    <w:rsid w:val="0035203A"/>
    <w:rsid w:val="00352C24"/>
    <w:rsid w:val="00355311"/>
    <w:rsid w:val="0036448B"/>
    <w:rsid w:val="00370419"/>
    <w:rsid w:val="003715C8"/>
    <w:rsid w:val="00371C0D"/>
    <w:rsid w:val="00373303"/>
    <w:rsid w:val="00373BE2"/>
    <w:rsid w:val="003758D3"/>
    <w:rsid w:val="00377175"/>
    <w:rsid w:val="0038263C"/>
    <w:rsid w:val="003B5073"/>
    <w:rsid w:val="003B6456"/>
    <w:rsid w:val="003D65A9"/>
    <w:rsid w:val="003D753E"/>
    <w:rsid w:val="003E19F3"/>
    <w:rsid w:val="003E28C2"/>
    <w:rsid w:val="003E3987"/>
    <w:rsid w:val="003F5121"/>
    <w:rsid w:val="00401D36"/>
    <w:rsid w:val="00404464"/>
    <w:rsid w:val="0040531B"/>
    <w:rsid w:val="0041224D"/>
    <w:rsid w:val="00414061"/>
    <w:rsid w:val="00420170"/>
    <w:rsid w:val="00425D00"/>
    <w:rsid w:val="00426378"/>
    <w:rsid w:val="004267D7"/>
    <w:rsid w:val="00442440"/>
    <w:rsid w:val="004428EE"/>
    <w:rsid w:val="00442E77"/>
    <w:rsid w:val="00443B3E"/>
    <w:rsid w:val="00444B54"/>
    <w:rsid w:val="0044793A"/>
    <w:rsid w:val="00451C2B"/>
    <w:rsid w:val="00452DC8"/>
    <w:rsid w:val="004557CA"/>
    <w:rsid w:val="00457B83"/>
    <w:rsid w:val="00457B98"/>
    <w:rsid w:val="00466574"/>
    <w:rsid w:val="00472E7F"/>
    <w:rsid w:val="00475F8C"/>
    <w:rsid w:val="004803C2"/>
    <w:rsid w:val="004836DC"/>
    <w:rsid w:val="00483FE0"/>
    <w:rsid w:val="004862CD"/>
    <w:rsid w:val="00486F68"/>
    <w:rsid w:val="00492F1E"/>
    <w:rsid w:val="004965B3"/>
    <w:rsid w:val="004B1899"/>
    <w:rsid w:val="004B4AE0"/>
    <w:rsid w:val="004B552D"/>
    <w:rsid w:val="004B6945"/>
    <w:rsid w:val="004B741E"/>
    <w:rsid w:val="004D3919"/>
    <w:rsid w:val="004D6D09"/>
    <w:rsid w:val="004D6E07"/>
    <w:rsid w:val="004D7FC3"/>
    <w:rsid w:val="004F13DD"/>
    <w:rsid w:val="004F1FC8"/>
    <w:rsid w:val="004F2355"/>
    <w:rsid w:val="00506425"/>
    <w:rsid w:val="005112C7"/>
    <w:rsid w:val="005134A5"/>
    <w:rsid w:val="005178A5"/>
    <w:rsid w:val="00524179"/>
    <w:rsid w:val="00530486"/>
    <w:rsid w:val="00541223"/>
    <w:rsid w:val="005422A2"/>
    <w:rsid w:val="00545942"/>
    <w:rsid w:val="00547064"/>
    <w:rsid w:val="0055183B"/>
    <w:rsid w:val="00560D31"/>
    <w:rsid w:val="00566F74"/>
    <w:rsid w:val="00567104"/>
    <w:rsid w:val="0057006B"/>
    <w:rsid w:val="0057181D"/>
    <w:rsid w:val="005721C6"/>
    <w:rsid w:val="00573DD2"/>
    <w:rsid w:val="0057651D"/>
    <w:rsid w:val="00580D72"/>
    <w:rsid w:val="005812E4"/>
    <w:rsid w:val="005838FB"/>
    <w:rsid w:val="00587B9C"/>
    <w:rsid w:val="00591590"/>
    <w:rsid w:val="00595FDC"/>
    <w:rsid w:val="005A3749"/>
    <w:rsid w:val="005A4215"/>
    <w:rsid w:val="005A71C3"/>
    <w:rsid w:val="005B3C53"/>
    <w:rsid w:val="005B6718"/>
    <w:rsid w:val="005C46B7"/>
    <w:rsid w:val="005C5FD8"/>
    <w:rsid w:val="005D093C"/>
    <w:rsid w:val="005D1089"/>
    <w:rsid w:val="005D3614"/>
    <w:rsid w:val="005D44B1"/>
    <w:rsid w:val="005D77D1"/>
    <w:rsid w:val="005E01EE"/>
    <w:rsid w:val="005E148D"/>
    <w:rsid w:val="005E1527"/>
    <w:rsid w:val="005E4150"/>
    <w:rsid w:val="005F1DC5"/>
    <w:rsid w:val="00604B86"/>
    <w:rsid w:val="0061085F"/>
    <w:rsid w:val="006158F4"/>
    <w:rsid w:val="00617E48"/>
    <w:rsid w:val="006209AF"/>
    <w:rsid w:val="00624B61"/>
    <w:rsid w:val="00640EBA"/>
    <w:rsid w:val="00645CF9"/>
    <w:rsid w:val="00650217"/>
    <w:rsid w:val="00650D94"/>
    <w:rsid w:val="00651A16"/>
    <w:rsid w:val="00657FD2"/>
    <w:rsid w:val="00661D9B"/>
    <w:rsid w:val="006641EA"/>
    <w:rsid w:val="00665E06"/>
    <w:rsid w:val="00670034"/>
    <w:rsid w:val="00672C39"/>
    <w:rsid w:val="00680EB2"/>
    <w:rsid w:val="0068142A"/>
    <w:rsid w:val="00685A06"/>
    <w:rsid w:val="00695A8A"/>
    <w:rsid w:val="00697899"/>
    <w:rsid w:val="006B089C"/>
    <w:rsid w:val="006B1E24"/>
    <w:rsid w:val="006B30D1"/>
    <w:rsid w:val="006C5D27"/>
    <w:rsid w:val="006D3B5C"/>
    <w:rsid w:val="006E006E"/>
    <w:rsid w:val="006E37CC"/>
    <w:rsid w:val="006E49D7"/>
    <w:rsid w:val="006F36F6"/>
    <w:rsid w:val="006F471E"/>
    <w:rsid w:val="00704440"/>
    <w:rsid w:val="00710469"/>
    <w:rsid w:val="00713D80"/>
    <w:rsid w:val="00717A7E"/>
    <w:rsid w:val="00725387"/>
    <w:rsid w:val="00727D7C"/>
    <w:rsid w:val="007312DF"/>
    <w:rsid w:val="00737792"/>
    <w:rsid w:val="00744720"/>
    <w:rsid w:val="0074486E"/>
    <w:rsid w:val="00747EB0"/>
    <w:rsid w:val="00750AC9"/>
    <w:rsid w:val="00751C45"/>
    <w:rsid w:val="007549FA"/>
    <w:rsid w:val="00761CDE"/>
    <w:rsid w:val="00763F55"/>
    <w:rsid w:val="00781200"/>
    <w:rsid w:val="00781E61"/>
    <w:rsid w:val="0078261C"/>
    <w:rsid w:val="0078389C"/>
    <w:rsid w:val="00791CD9"/>
    <w:rsid w:val="00793B9B"/>
    <w:rsid w:val="007A2525"/>
    <w:rsid w:val="007A4A49"/>
    <w:rsid w:val="007A761B"/>
    <w:rsid w:val="007A7B11"/>
    <w:rsid w:val="007B553D"/>
    <w:rsid w:val="007B66A4"/>
    <w:rsid w:val="007B6DB5"/>
    <w:rsid w:val="007D1113"/>
    <w:rsid w:val="007D2A6A"/>
    <w:rsid w:val="007D3BC1"/>
    <w:rsid w:val="007D4C33"/>
    <w:rsid w:val="007E4649"/>
    <w:rsid w:val="007E4B0D"/>
    <w:rsid w:val="007E569B"/>
    <w:rsid w:val="007F2274"/>
    <w:rsid w:val="007F503A"/>
    <w:rsid w:val="008007A6"/>
    <w:rsid w:val="00804E87"/>
    <w:rsid w:val="008062E5"/>
    <w:rsid w:val="00814EAB"/>
    <w:rsid w:val="00820341"/>
    <w:rsid w:val="00827271"/>
    <w:rsid w:val="0085116B"/>
    <w:rsid w:val="0085230B"/>
    <w:rsid w:val="00853D54"/>
    <w:rsid w:val="00855B1E"/>
    <w:rsid w:val="00863295"/>
    <w:rsid w:val="00866B23"/>
    <w:rsid w:val="00875093"/>
    <w:rsid w:val="00877E6F"/>
    <w:rsid w:val="00882A22"/>
    <w:rsid w:val="00885832"/>
    <w:rsid w:val="00887368"/>
    <w:rsid w:val="00892774"/>
    <w:rsid w:val="00894A81"/>
    <w:rsid w:val="00897A6C"/>
    <w:rsid w:val="008A34D3"/>
    <w:rsid w:val="008A3FFF"/>
    <w:rsid w:val="008B377F"/>
    <w:rsid w:val="008B5F01"/>
    <w:rsid w:val="008C2BB3"/>
    <w:rsid w:val="008C59E9"/>
    <w:rsid w:val="008D5723"/>
    <w:rsid w:val="008D6FF6"/>
    <w:rsid w:val="008E0906"/>
    <w:rsid w:val="008E5CEA"/>
    <w:rsid w:val="008E7092"/>
    <w:rsid w:val="008F0BB9"/>
    <w:rsid w:val="008F3355"/>
    <w:rsid w:val="008F4BFB"/>
    <w:rsid w:val="008F726F"/>
    <w:rsid w:val="0090392B"/>
    <w:rsid w:val="00907D67"/>
    <w:rsid w:val="0091701B"/>
    <w:rsid w:val="00920D9B"/>
    <w:rsid w:val="0092636D"/>
    <w:rsid w:val="00940F22"/>
    <w:rsid w:val="00944681"/>
    <w:rsid w:val="00950F6E"/>
    <w:rsid w:val="00954971"/>
    <w:rsid w:val="00957B1B"/>
    <w:rsid w:val="009602B1"/>
    <w:rsid w:val="00961AC3"/>
    <w:rsid w:val="00962E15"/>
    <w:rsid w:val="009676BC"/>
    <w:rsid w:val="00967E36"/>
    <w:rsid w:val="00971E39"/>
    <w:rsid w:val="0097737C"/>
    <w:rsid w:val="0098455D"/>
    <w:rsid w:val="00985670"/>
    <w:rsid w:val="0099379F"/>
    <w:rsid w:val="009945C1"/>
    <w:rsid w:val="009A06F1"/>
    <w:rsid w:val="009A1018"/>
    <w:rsid w:val="009A62C8"/>
    <w:rsid w:val="009A632B"/>
    <w:rsid w:val="009A6507"/>
    <w:rsid w:val="009B21FC"/>
    <w:rsid w:val="009B5CA9"/>
    <w:rsid w:val="009C2DFC"/>
    <w:rsid w:val="009C67AD"/>
    <w:rsid w:val="009D66E3"/>
    <w:rsid w:val="009E0525"/>
    <w:rsid w:val="009E4AE8"/>
    <w:rsid w:val="009F2661"/>
    <w:rsid w:val="009F3FDE"/>
    <w:rsid w:val="00A0208E"/>
    <w:rsid w:val="00A0561C"/>
    <w:rsid w:val="00A214C6"/>
    <w:rsid w:val="00A25463"/>
    <w:rsid w:val="00A41073"/>
    <w:rsid w:val="00A4358D"/>
    <w:rsid w:val="00A44B93"/>
    <w:rsid w:val="00A45615"/>
    <w:rsid w:val="00A4767E"/>
    <w:rsid w:val="00A47AD4"/>
    <w:rsid w:val="00A52611"/>
    <w:rsid w:val="00A55CFA"/>
    <w:rsid w:val="00A57326"/>
    <w:rsid w:val="00A57DCB"/>
    <w:rsid w:val="00A63656"/>
    <w:rsid w:val="00A654CE"/>
    <w:rsid w:val="00A67238"/>
    <w:rsid w:val="00A77C61"/>
    <w:rsid w:val="00A823F5"/>
    <w:rsid w:val="00A86F9C"/>
    <w:rsid w:val="00A93849"/>
    <w:rsid w:val="00A954CD"/>
    <w:rsid w:val="00A966DA"/>
    <w:rsid w:val="00AA100D"/>
    <w:rsid w:val="00AA2513"/>
    <w:rsid w:val="00AA2A1D"/>
    <w:rsid w:val="00AA5081"/>
    <w:rsid w:val="00AA70E0"/>
    <w:rsid w:val="00AB102E"/>
    <w:rsid w:val="00AC4F65"/>
    <w:rsid w:val="00AD2769"/>
    <w:rsid w:val="00AD6A45"/>
    <w:rsid w:val="00AE2859"/>
    <w:rsid w:val="00AE32E7"/>
    <w:rsid w:val="00AE5998"/>
    <w:rsid w:val="00B10DAE"/>
    <w:rsid w:val="00B1257E"/>
    <w:rsid w:val="00B13223"/>
    <w:rsid w:val="00B171F7"/>
    <w:rsid w:val="00B30818"/>
    <w:rsid w:val="00B35642"/>
    <w:rsid w:val="00B3587F"/>
    <w:rsid w:val="00B4101E"/>
    <w:rsid w:val="00B56B04"/>
    <w:rsid w:val="00B6003E"/>
    <w:rsid w:val="00B64A47"/>
    <w:rsid w:val="00B828CA"/>
    <w:rsid w:val="00B85043"/>
    <w:rsid w:val="00B950F8"/>
    <w:rsid w:val="00BA0998"/>
    <w:rsid w:val="00BA4B37"/>
    <w:rsid w:val="00BA5808"/>
    <w:rsid w:val="00BA5F10"/>
    <w:rsid w:val="00BB3677"/>
    <w:rsid w:val="00BB7D48"/>
    <w:rsid w:val="00BD1D56"/>
    <w:rsid w:val="00BD1E53"/>
    <w:rsid w:val="00BD1F24"/>
    <w:rsid w:val="00BD4344"/>
    <w:rsid w:val="00BD60DE"/>
    <w:rsid w:val="00BD7573"/>
    <w:rsid w:val="00BE3C34"/>
    <w:rsid w:val="00BF10A7"/>
    <w:rsid w:val="00BF273F"/>
    <w:rsid w:val="00BF456A"/>
    <w:rsid w:val="00BF52A8"/>
    <w:rsid w:val="00C01FAB"/>
    <w:rsid w:val="00C03435"/>
    <w:rsid w:val="00C069F3"/>
    <w:rsid w:val="00C12795"/>
    <w:rsid w:val="00C25394"/>
    <w:rsid w:val="00C3116A"/>
    <w:rsid w:val="00C34D94"/>
    <w:rsid w:val="00C35B5F"/>
    <w:rsid w:val="00C41159"/>
    <w:rsid w:val="00C43B34"/>
    <w:rsid w:val="00C46C58"/>
    <w:rsid w:val="00C51925"/>
    <w:rsid w:val="00C52821"/>
    <w:rsid w:val="00C63E38"/>
    <w:rsid w:val="00C67DBE"/>
    <w:rsid w:val="00C75F94"/>
    <w:rsid w:val="00C764EB"/>
    <w:rsid w:val="00C77B2C"/>
    <w:rsid w:val="00C841D9"/>
    <w:rsid w:val="00C87914"/>
    <w:rsid w:val="00C948E2"/>
    <w:rsid w:val="00CA781C"/>
    <w:rsid w:val="00CB44A3"/>
    <w:rsid w:val="00CB531D"/>
    <w:rsid w:val="00CB61C1"/>
    <w:rsid w:val="00CC244D"/>
    <w:rsid w:val="00CC679A"/>
    <w:rsid w:val="00CC685B"/>
    <w:rsid w:val="00CC6A2E"/>
    <w:rsid w:val="00CD2A85"/>
    <w:rsid w:val="00CE6DFB"/>
    <w:rsid w:val="00CF5EC8"/>
    <w:rsid w:val="00D0251F"/>
    <w:rsid w:val="00D10406"/>
    <w:rsid w:val="00D1378A"/>
    <w:rsid w:val="00D16436"/>
    <w:rsid w:val="00D20E68"/>
    <w:rsid w:val="00D2189A"/>
    <w:rsid w:val="00D30467"/>
    <w:rsid w:val="00D31807"/>
    <w:rsid w:val="00D31EED"/>
    <w:rsid w:val="00D3395E"/>
    <w:rsid w:val="00D33C9D"/>
    <w:rsid w:val="00D44A50"/>
    <w:rsid w:val="00D530BA"/>
    <w:rsid w:val="00D66194"/>
    <w:rsid w:val="00D67255"/>
    <w:rsid w:val="00D67CE8"/>
    <w:rsid w:val="00D74342"/>
    <w:rsid w:val="00D80DEF"/>
    <w:rsid w:val="00D8230E"/>
    <w:rsid w:val="00D8326C"/>
    <w:rsid w:val="00D85C02"/>
    <w:rsid w:val="00D91169"/>
    <w:rsid w:val="00D934F5"/>
    <w:rsid w:val="00D94527"/>
    <w:rsid w:val="00D967B1"/>
    <w:rsid w:val="00DC5469"/>
    <w:rsid w:val="00DD0F1A"/>
    <w:rsid w:val="00DD475D"/>
    <w:rsid w:val="00DD6575"/>
    <w:rsid w:val="00DE2C42"/>
    <w:rsid w:val="00DF4E79"/>
    <w:rsid w:val="00E019ED"/>
    <w:rsid w:val="00E211BC"/>
    <w:rsid w:val="00E24C5C"/>
    <w:rsid w:val="00E34A5A"/>
    <w:rsid w:val="00E51F3C"/>
    <w:rsid w:val="00E5457C"/>
    <w:rsid w:val="00E554FF"/>
    <w:rsid w:val="00E637DC"/>
    <w:rsid w:val="00E72466"/>
    <w:rsid w:val="00E76E01"/>
    <w:rsid w:val="00E862B4"/>
    <w:rsid w:val="00E92660"/>
    <w:rsid w:val="00E92EE5"/>
    <w:rsid w:val="00E94555"/>
    <w:rsid w:val="00EA1776"/>
    <w:rsid w:val="00EA73D2"/>
    <w:rsid w:val="00EA78DF"/>
    <w:rsid w:val="00EB1BF3"/>
    <w:rsid w:val="00EB58D7"/>
    <w:rsid w:val="00EC3C45"/>
    <w:rsid w:val="00EC3E32"/>
    <w:rsid w:val="00EC48A6"/>
    <w:rsid w:val="00EC546D"/>
    <w:rsid w:val="00EE104B"/>
    <w:rsid w:val="00EE46BD"/>
    <w:rsid w:val="00EE49FB"/>
    <w:rsid w:val="00EE4C17"/>
    <w:rsid w:val="00EE676B"/>
    <w:rsid w:val="00EF239E"/>
    <w:rsid w:val="00EF7A8A"/>
    <w:rsid w:val="00F00BC0"/>
    <w:rsid w:val="00F062F8"/>
    <w:rsid w:val="00F12F98"/>
    <w:rsid w:val="00F22C1E"/>
    <w:rsid w:val="00F31021"/>
    <w:rsid w:val="00F34401"/>
    <w:rsid w:val="00F364BD"/>
    <w:rsid w:val="00F3738A"/>
    <w:rsid w:val="00F40386"/>
    <w:rsid w:val="00F47759"/>
    <w:rsid w:val="00F52FD3"/>
    <w:rsid w:val="00F530F8"/>
    <w:rsid w:val="00F553D5"/>
    <w:rsid w:val="00F60014"/>
    <w:rsid w:val="00F62776"/>
    <w:rsid w:val="00F62AE6"/>
    <w:rsid w:val="00F678C3"/>
    <w:rsid w:val="00F730A3"/>
    <w:rsid w:val="00F77992"/>
    <w:rsid w:val="00F8380F"/>
    <w:rsid w:val="00F856A9"/>
    <w:rsid w:val="00F872C3"/>
    <w:rsid w:val="00F9166C"/>
    <w:rsid w:val="00F9554B"/>
    <w:rsid w:val="00F974D4"/>
    <w:rsid w:val="00FB2ED7"/>
    <w:rsid w:val="00FB5530"/>
    <w:rsid w:val="00FC56C5"/>
    <w:rsid w:val="00FC72AE"/>
    <w:rsid w:val="00FD7428"/>
    <w:rsid w:val="00FD7882"/>
    <w:rsid w:val="00FE1FA9"/>
    <w:rsid w:val="00FF25D1"/>
    <w:rsid w:val="00FF2FEB"/>
    <w:rsid w:val="00FF40E1"/>
    <w:rsid w:val="01C2EDD6"/>
    <w:rsid w:val="01D614AA"/>
    <w:rsid w:val="0444E723"/>
    <w:rsid w:val="06291A63"/>
    <w:rsid w:val="09338FAA"/>
    <w:rsid w:val="09842D13"/>
    <w:rsid w:val="09F3E215"/>
    <w:rsid w:val="0BD06085"/>
    <w:rsid w:val="0EA2C5E0"/>
    <w:rsid w:val="0F12210D"/>
    <w:rsid w:val="10C7A22A"/>
    <w:rsid w:val="1269BF55"/>
    <w:rsid w:val="1404E0DB"/>
    <w:rsid w:val="1410001A"/>
    <w:rsid w:val="1603662D"/>
    <w:rsid w:val="18549574"/>
    <w:rsid w:val="1FEEB89F"/>
    <w:rsid w:val="24A33966"/>
    <w:rsid w:val="281133B1"/>
    <w:rsid w:val="28EF7570"/>
    <w:rsid w:val="2B5BFF9D"/>
    <w:rsid w:val="2C5744D4"/>
    <w:rsid w:val="2D1C78D2"/>
    <w:rsid w:val="32924A49"/>
    <w:rsid w:val="36DCB6F1"/>
    <w:rsid w:val="3961A5AB"/>
    <w:rsid w:val="3A86816A"/>
    <w:rsid w:val="3B8B4A21"/>
    <w:rsid w:val="3CDFFB2D"/>
    <w:rsid w:val="3CEE7DBC"/>
    <w:rsid w:val="3D585212"/>
    <w:rsid w:val="3DE3DD87"/>
    <w:rsid w:val="42350D01"/>
    <w:rsid w:val="4437A119"/>
    <w:rsid w:val="44B1B8BE"/>
    <w:rsid w:val="4E336583"/>
    <w:rsid w:val="4F25A80B"/>
    <w:rsid w:val="502F9420"/>
    <w:rsid w:val="5088FBFF"/>
    <w:rsid w:val="51D74ED7"/>
    <w:rsid w:val="51EBF79A"/>
    <w:rsid w:val="524CB538"/>
    <w:rsid w:val="53CE4F84"/>
    <w:rsid w:val="53F5D022"/>
    <w:rsid w:val="55779457"/>
    <w:rsid w:val="55C06F33"/>
    <w:rsid w:val="55F3FBBC"/>
    <w:rsid w:val="5B9897C5"/>
    <w:rsid w:val="5C216095"/>
    <w:rsid w:val="5C347D27"/>
    <w:rsid w:val="5CE5C8CB"/>
    <w:rsid w:val="5E031CDB"/>
    <w:rsid w:val="5E033D0D"/>
    <w:rsid w:val="5EA19FEB"/>
    <w:rsid w:val="5F76BB54"/>
    <w:rsid w:val="605AB016"/>
    <w:rsid w:val="612A9C47"/>
    <w:rsid w:val="61B37BAB"/>
    <w:rsid w:val="63FC2D12"/>
    <w:rsid w:val="640707FF"/>
    <w:rsid w:val="667544BE"/>
    <w:rsid w:val="67702F63"/>
    <w:rsid w:val="6C0C6B78"/>
    <w:rsid w:val="6D4DDBB8"/>
    <w:rsid w:val="6EDFA704"/>
    <w:rsid w:val="75B28452"/>
    <w:rsid w:val="762E756C"/>
    <w:rsid w:val="773FCC8E"/>
    <w:rsid w:val="7C28FE2E"/>
    <w:rsid w:val="7DDA2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9107D2"/>
  <w15:docId w15:val="{6FD155A0-87A2-45A8-B310-82B4A9604FE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semiHidden="1" w:qFormat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character" w:styleId="Svakutheving">
    <w:name w:val="Subtle Emphasis"/>
    <w:basedOn w:val="Standardskriftforavsnitt"/>
    <w:uiPriority w:val="19"/>
    <w:qFormat/>
    <w:rsid w:val="004F1FC8"/>
    <w:rPr>
      <w:rFonts w:asciiTheme="majorHAnsi" w:hAnsiTheme="majorHAnsi"/>
      <w:color w:val="0070C0"/>
      <w:sz w:val="20"/>
      <w:szCs w:val="20"/>
    </w:rPr>
  </w:style>
  <w:style w:type="paragraph" w:styleId="Bildetekst">
    <w:name w:val="caption"/>
    <w:basedOn w:val="Normal"/>
    <w:next w:val="Normal"/>
    <w:uiPriority w:val="35"/>
    <w:unhideWhenUsed/>
    <w:qFormat/>
    <w:rsid w:val="00541223"/>
    <w:pPr>
      <w:spacing w:after="200" w:line="240" w:lineRule="auto"/>
    </w:pPr>
    <w:rPr>
      <w:i/>
      <w:iCs/>
      <w:color w:val="2A2859" w:themeColor="text2"/>
      <w:sz w:val="18"/>
      <w:szCs w:val="18"/>
    </w:rPr>
  </w:style>
  <w:style w:type="paragraph" w:styleId="Listeavsnitt">
    <w:name w:val="List Paragraph"/>
    <w:basedOn w:val="Normal"/>
    <w:uiPriority w:val="34"/>
    <w:qFormat/>
    <w:rsid w:val="004803C2"/>
    <w:pPr>
      <w:ind w:left="720"/>
      <w:contextualSpacing/>
    </w:pPr>
  </w:style>
  <w:style w:type="character" w:styleId="normaltextrun" w:customStyle="1">
    <w:name w:val="normaltextrun"/>
    <w:basedOn w:val="Standardskriftforavsnitt"/>
    <w:rsid w:val="00F730A3"/>
  </w:style>
  <w:style w:type="character" w:styleId="eop" w:customStyle="1">
    <w:name w:val="eop"/>
    <w:basedOn w:val="Standardskriftforavsnitt"/>
    <w:rsid w:val="00F730A3"/>
  </w:style>
  <w:style w:type="paragraph" w:styleId="paragraph" w:customStyle="1">
    <w:name w:val="paragraph"/>
    <w:basedOn w:val="Normal"/>
    <w:rsid w:val="00F062F8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paragraph" w:styleId="CommentText" w:customStyle="1">
    <w:name w:val="Comment Text"/>
    <w:basedOn w:val="Normal"/>
    <w:link w:val="CommentTextChar"/>
    <w:uiPriority w:val="99"/>
    <w:unhideWhenUsed/>
    <w:rsid w:val="008E7092"/>
    <w:pPr>
      <w:spacing w:line="240" w:lineRule="auto"/>
    </w:pPr>
    <w:rPr>
      <w:szCs w:val="20"/>
    </w:rPr>
  </w:style>
  <w:style w:type="character" w:styleId="CommentTextChar" w:customStyle="1">
    <w:name w:val="Comment Text Char"/>
    <w:basedOn w:val="Standardskriftforavsnitt"/>
    <w:link w:val="CommentText"/>
    <w:uiPriority w:val="99"/>
    <w:rsid w:val="008E7092"/>
    <w:rPr>
      <w:sz w:val="20"/>
      <w:szCs w:val="20"/>
    </w:rPr>
  </w:style>
  <w:style w:type="character" w:styleId="CommentReference" w:customStyle="1">
    <w:name w:val="Comment Reference"/>
    <w:basedOn w:val="Standardskriftforavsnitt"/>
    <w:uiPriority w:val="99"/>
    <w:semiHidden/>
    <w:unhideWhenUsed/>
    <w:rsid w:val="008E7092"/>
    <w:rPr>
      <w:sz w:val="16"/>
      <w:szCs w:val="16"/>
    </w:rPr>
  </w:style>
  <w:style w:type="paragraph" w:styleId="Revisjon">
    <w:name w:val="Revision"/>
    <w:hidden/>
    <w:uiPriority w:val="99"/>
    <w:semiHidden/>
    <w:rsid w:val="00A214C6"/>
    <w:pPr>
      <w:spacing w:after="0" w:line="240" w:lineRule="auto"/>
    </w:pPr>
    <w:rPr>
      <w:sz w:val="20"/>
    </w:rPr>
  </w:style>
  <w:style w:type="paragraph" w:styleId="CommentSubject" w:customStyle="1">
    <w:name w:val="Comment Subject"/>
    <w:basedOn w:val="CommentText"/>
    <w:next w:val="CommentText"/>
    <w:link w:val="CommentSubjectChar"/>
    <w:uiPriority w:val="99"/>
    <w:semiHidden/>
    <w:unhideWhenUsed/>
    <w:rsid w:val="008E7092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8E7092"/>
    <w:rPr>
      <w:b/>
      <w:bCs/>
      <w:sz w:val="20"/>
      <w:szCs w:val="20"/>
    </w:rPr>
  </w:style>
  <w:style w:type="character" w:styleId="Omtale">
    <w:name w:val="Mention"/>
    <w:basedOn w:val="Standardskriftforavsnitt"/>
    <w:uiPriority w:val="99"/>
    <w:unhideWhenUsed/>
    <w:rsid w:val="00C75F94"/>
    <w:rPr>
      <w:color w:val="2B579A"/>
      <w:shd w:val="clear" w:color="auto" w:fill="E1DFDD"/>
    </w:rPr>
  </w:style>
  <w:style w:type="character" w:styleId="CommentReference1" w:customStyle="1">
    <w:name w:val="Comment Reference1"/>
    <w:basedOn w:val="Standardskriftforavsnitt"/>
    <w:uiPriority w:val="99"/>
    <w:semiHidden/>
    <w:unhideWhenUsed/>
    <w:rsid w:val="00A86F9C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footer" Target="footer1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header" Target="header1.xml" Id="rId17" /><Relationship Type="http://schemas.openxmlformats.org/officeDocument/2006/relationships/customXml" Target="../customXml/item2.xml" Id="rId2" /><Relationship Type="http://schemas.openxmlformats.org/officeDocument/2006/relationships/image" Target="media/image5.png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image" Target="media/image4.png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8BA93DD6-2720-4610-AB08-083731B972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70e98e-1113-4845-8d86-df8e0aa7f6f0"/>
    <ds:schemaRef ds:uri="c7d12493-96ee-42f8-bf63-ed4e3c15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4649C22-66ED-4242-90D6-4E0B52FB5EA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7d12493-96ee-42f8-bf63-ed4e3c155821"/>
    <ds:schemaRef ds:uri="d470e98e-1113-4845-8d86-df8e0aa7f6f0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A4-tomt-dokument.dotx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Meld inn i Domenet</dc:creator>
  <keywords/>
  <lastModifiedBy>Emily Victoria Wilskow</lastModifiedBy>
  <revision>432</revision>
  <dcterms:created xsi:type="dcterms:W3CDTF">2021-02-09T04:42:00.0000000Z</dcterms:created>
  <dcterms:modified xsi:type="dcterms:W3CDTF">2026-05-26T08:20:52.4735477Z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MediaServiceImageTags">
    <vt:lpwstr/>
  </property>
</Properties>
</file>